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5" w:type="pct"/>
        <w:tblInd w:w="-522" w:type="dxa"/>
        <w:tblLook w:val="01E0" w:firstRow="1" w:lastRow="1" w:firstColumn="1" w:lastColumn="1" w:noHBand="0" w:noVBand="0"/>
      </w:tblPr>
      <w:tblGrid>
        <w:gridCol w:w="6198"/>
        <w:gridCol w:w="5479"/>
      </w:tblGrid>
      <w:tr w:rsidR="00610CF2" w:rsidRPr="00A94961" w14:paraId="2915271C" w14:textId="77777777" w:rsidTr="00F50294">
        <w:tc>
          <w:tcPr>
            <w:tcW w:w="2654" w:type="pct"/>
          </w:tcPr>
          <w:p w14:paraId="7915F750" w14:textId="77777777" w:rsidR="00DC56CC" w:rsidRPr="00A94961" w:rsidRDefault="00000000" w:rsidP="004A4C36">
            <w:pPr>
              <w:jc w:val="center"/>
            </w:pPr>
            <w:bookmarkStart w:id="0" w:name="name_management"/>
            <w:r w:rsidRPr="00A94961">
              <w:rPr>
                <w:noProof/>
              </w:rPr>
              <w:pict w14:anchorId="0BA4B068">
                <v:line id="_x0000_s1028" style="position:absolute;left:0;text-align:left;z-index:2" from="66.85pt,51.1pt" to="182.3pt,51.1pt" o:allowincell="f"/>
              </w:pict>
            </w:r>
            <w:r w:rsidRPr="00A94961">
              <w:t>SỞ GD&amp;ĐT ĐẮK LẮK</w:t>
            </w:r>
            <w:bookmarkEnd w:id="0"/>
          </w:p>
          <w:p w14:paraId="5ABDADA0" w14:textId="77777777" w:rsidR="0034597B" w:rsidRPr="00A94961" w:rsidRDefault="00000000" w:rsidP="004A4C36">
            <w:pPr>
              <w:jc w:val="center"/>
              <w:rPr>
                <w:b/>
              </w:rPr>
            </w:pPr>
            <w:bookmarkStart w:id="1" w:name="name_school"/>
            <w:bookmarkEnd w:id="1"/>
            <w:r w:rsidRPr="00A94961">
              <w:rPr>
                <w:b/>
              </w:rPr>
              <w:t>TRƯỜNG THPT LÊ HỒNG PHONG</w:t>
            </w:r>
          </w:p>
          <w:p w14:paraId="082D8765" w14:textId="77777777" w:rsidR="0029083B" w:rsidRPr="00A94961" w:rsidRDefault="0029083B" w:rsidP="0029083B">
            <w:pPr>
              <w:jc w:val="center"/>
              <w:rPr>
                <w:lang w:val="vi-VN"/>
              </w:rPr>
            </w:pPr>
            <w:r w:rsidRPr="00A94961">
              <w:rPr>
                <w:lang w:val="vi-VN"/>
              </w:rPr>
              <w:t>TỔ SỬ - ĐỊA – GDCD</w:t>
            </w:r>
          </w:p>
          <w:p w14:paraId="39BAACD1" w14:textId="77777777" w:rsidR="00EB59FA" w:rsidRPr="00A94961" w:rsidRDefault="00000000" w:rsidP="004A4C36">
            <w:pPr>
              <w:jc w:val="center"/>
            </w:pPr>
          </w:p>
          <w:p w14:paraId="498491A9" w14:textId="77777777" w:rsidR="0022770D" w:rsidRPr="00A94961" w:rsidRDefault="00000000" w:rsidP="004A4C36">
            <w:pPr>
              <w:jc w:val="center"/>
              <w:rPr>
                <w:lang w:val="fr-FR"/>
              </w:rPr>
            </w:pPr>
          </w:p>
          <w:p w14:paraId="7DD4E206" w14:textId="088EF163" w:rsidR="00DC56CC" w:rsidRPr="00A94961" w:rsidRDefault="00000000" w:rsidP="00ED7FB6">
            <w:pPr>
              <w:jc w:val="center"/>
            </w:pPr>
            <w:r w:rsidRPr="00A94961">
              <w:t>(</w:t>
            </w:r>
            <w:r w:rsidRPr="00A94961">
              <w:rPr>
                <w:i/>
              </w:rPr>
              <w:t xml:space="preserve">Đề thi có </w:t>
            </w:r>
            <w:r w:rsidR="00A94961">
              <w:rPr>
                <w:i/>
              </w:rPr>
              <w:t>02</w:t>
            </w:r>
            <w:r w:rsidRPr="00A94961">
              <w:rPr>
                <w:i/>
              </w:rPr>
              <w:t xml:space="preserve"> trang</w:t>
            </w:r>
            <w:r w:rsidRPr="00A94961">
              <w:t>)</w:t>
            </w:r>
          </w:p>
        </w:tc>
        <w:tc>
          <w:tcPr>
            <w:tcW w:w="2346" w:type="pct"/>
          </w:tcPr>
          <w:p w14:paraId="1CBEBAA5" w14:textId="77777777" w:rsidR="00A94961" w:rsidRDefault="00000000" w:rsidP="004A4C36">
            <w:pPr>
              <w:jc w:val="center"/>
              <w:rPr>
                <w:b/>
                <w:bCs/>
              </w:rPr>
            </w:pPr>
            <w:r w:rsidRPr="00A94961">
              <w:rPr>
                <w:b/>
                <w:bCs/>
              </w:rPr>
              <w:t>KIỂM TRA, ĐÁNH GIÁ CHẤT LƯỢNG</w:t>
            </w:r>
          </w:p>
          <w:p w14:paraId="6AEFF404" w14:textId="6ECF2B58" w:rsidR="000F2D8B" w:rsidRPr="00A94961" w:rsidRDefault="00000000" w:rsidP="004A4C36">
            <w:pPr>
              <w:jc w:val="center"/>
              <w:rPr>
                <w:b/>
                <w:bCs/>
              </w:rPr>
            </w:pPr>
            <w:r w:rsidRPr="00A94961">
              <w:rPr>
                <w:b/>
                <w:bCs/>
              </w:rPr>
              <w:t xml:space="preserve"> CUỐI HỌC KÌ I</w:t>
            </w:r>
          </w:p>
          <w:p w14:paraId="127136C4" w14:textId="77777777" w:rsidR="00DC56CC" w:rsidRPr="00A94961" w:rsidRDefault="00000000" w:rsidP="004A4C36">
            <w:pPr>
              <w:jc w:val="center"/>
              <w:rPr>
                <w:b/>
                <w:bCs/>
              </w:rPr>
            </w:pPr>
            <w:r w:rsidRPr="00A94961">
              <w:rPr>
                <w:b/>
                <w:bCs/>
              </w:rPr>
              <w:t>NĂM HỌC 2023 - 2024</w:t>
            </w:r>
          </w:p>
          <w:p w14:paraId="1C4EB3AE" w14:textId="77777777" w:rsidR="005843D9" w:rsidRPr="00A94961" w:rsidRDefault="00000000" w:rsidP="005843D9">
            <w:pPr>
              <w:jc w:val="center"/>
              <w:rPr>
                <w:bCs/>
              </w:rPr>
            </w:pPr>
            <w:r w:rsidRPr="00A94961">
              <w:rPr>
                <w:b/>
                <w:bCs/>
              </w:rPr>
              <w:t>MÔN Địa lí</w:t>
            </w:r>
            <w:r w:rsidRPr="00A94961">
              <w:rPr>
                <w:bCs/>
              </w:rPr>
              <w:t xml:space="preserve"> </w:t>
            </w:r>
            <w:r w:rsidRPr="00A94961">
              <w:rPr>
                <w:b/>
                <w:bCs/>
              </w:rPr>
              <w:t>– Khối lớp 10</w:t>
            </w:r>
          </w:p>
          <w:p w14:paraId="124FCFB6" w14:textId="77777777" w:rsidR="00DC56CC" w:rsidRPr="00A94961" w:rsidRDefault="00000000" w:rsidP="005843D9">
            <w:pPr>
              <w:jc w:val="center"/>
              <w:rPr>
                <w:i/>
                <w:iCs/>
              </w:rPr>
            </w:pPr>
            <w:r w:rsidRPr="00A94961">
              <w:rPr>
                <w:i/>
                <w:iCs/>
              </w:rPr>
              <w:t>Thời gian làm bài : 45 phút</w:t>
            </w:r>
          </w:p>
          <w:p w14:paraId="1AE0471F" w14:textId="77777777" w:rsidR="00DC56CC" w:rsidRPr="00A94961" w:rsidRDefault="00000000" w:rsidP="004A4C36">
            <w:pPr>
              <w:jc w:val="center"/>
              <w:rPr>
                <w:b/>
                <w:bCs/>
              </w:rPr>
            </w:pPr>
            <w:r w:rsidRPr="00A94961">
              <w:rPr>
                <w:i/>
              </w:rPr>
              <w:t>(không kể thời gian phát đề)</w:t>
            </w:r>
          </w:p>
        </w:tc>
      </w:tr>
    </w:tbl>
    <w:p w14:paraId="114684BE" w14:textId="467CD8C4" w:rsidR="00C86CCB" w:rsidRPr="00C86CCB" w:rsidRDefault="00000000" w:rsidP="00C86CCB">
      <w:pPr>
        <w:tabs>
          <w:tab w:val="left" w:pos="284"/>
        </w:tabs>
        <w:spacing w:line="360" w:lineRule="atLeast"/>
      </w:pPr>
      <w:r w:rsidRPr="00A94961">
        <w:rPr>
          <w:noProof/>
        </w:rPr>
        <w:pict w14:anchorId="48103CC7">
          <v:rect id="_x0000_s1026" style="position:absolute;margin-left:420.3pt;margin-top:14.15pt;width:76.45pt;height:24pt;z-index:1;mso-position-horizontal-relative:text;mso-position-vertical-relative:text" o:allowincell="f">
            <v:textbox>
              <w:txbxContent>
                <w:p w14:paraId="0588240A" w14:textId="77777777" w:rsidR="00DC56CC" w:rsidRPr="00B520DD" w:rsidRDefault="00000000" w:rsidP="00DC56CC">
                  <w:pPr>
                    <w:rPr>
                      <w:sz w:val="26"/>
                      <w:szCs w:val="26"/>
                    </w:rPr>
                  </w:pPr>
                  <w:r w:rsidRPr="00B520DD">
                    <w:rPr>
                      <w:b/>
                      <w:bCs/>
                      <w:sz w:val="26"/>
                      <w:szCs w:val="26"/>
                    </w:rPr>
                    <w:t>Mã đề 925</w:t>
                  </w:r>
                </w:p>
              </w:txbxContent>
            </v:textbox>
          </v:rect>
        </w:pict>
      </w:r>
      <w:r w:rsidRPr="00A94961">
        <w:t>Họ và tên học sinh :..................................................... Số báo danh : ...................</w:t>
      </w:r>
      <w:bookmarkStart w:id="2" w:name="note"/>
      <w:bookmarkEnd w:id="2"/>
    </w:p>
    <w:p w14:paraId="104DC703" w14:textId="482CD6FB" w:rsidR="00C86CCB" w:rsidRDefault="00C86CCB" w:rsidP="00C86CCB">
      <w:pPr>
        <w:pStyle w:val="Vnbnnidung"/>
        <w:spacing w:before="60" w:line="240" w:lineRule="auto"/>
        <w:rPr>
          <w:rFonts w:hint="default"/>
          <w:b/>
          <w:sz w:val="24"/>
          <w:szCs w:val="24"/>
        </w:rPr>
      </w:pPr>
      <w:r>
        <w:rPr>
          <w:rFonts w:hint="default"/>
          <w:b/>
          <w:noProof/>
          <w:sz w:val="24"/>
          <w:szCs w:val="24"/>
        </w:rPr>
        <w:pict w14:anchorId="0F90AFC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-2.8pt;margin-top:4.7pt;width:418.1pt;height:0;z-index:3" o:connectortype="straight"/>
        </w:pict>
      </w:r>
    </w:p>
    <w:p w14:paraId="5981DD1C" w14:textId="5526AFA3" w:rsidR="00F3507A" w:rsidRPr="00A94961" w:rsidRDefault="00F3507A" w:rsidP="00A94961">
      <w:pPr>
        <w:pStyle w:val="Vnbnnidung"/>
        <w:numPr>
          <w:ilvl w:val="0"/>
          <w:numId w:val="3"/>
        </w:numPr>
        <w:spacing w:before="60" w:line="240" w:lineRule="auto"/>
        <w:rPr>
          <w:rFonts w:hint="default"/>
          <w:b/>
          <w:sz w:val="24"/>
          <w:szCs w:val="24"/>
        </w:rPr>
      </w:pPr>
      <w:r w:rsidRPr="00A94961">
        <w:rPr>
          <w:rFonts w:hint="default"/>
          <w:b/>
          <w:sz w:val="24"/>
          <w:szCs w:val="24"/>
        </w:rPr>
        <w:t xml:space="preserve">Phần trắc nghiệm: </w:t>
      </w:r>
      <w:r w:rsidRPr="00A94961">
        <w:rPr>
          <w:rFonts w:hint="default"/>
          <w:b/>
          <w:i/>
          <w:sz w:val="24"/>
          <w:szCs w:val="24"/>
        </w:rPr>
        <w:t>(7,0 điểm)</w:t>
      </w:r>
      <w:r w:rsidRPr="00A94961">
        <w:rPr>
          <w:rFonts w:hint="default"/>
          <w:b/>
          <w:sz w:val="24"/>
          <w:szCs w:val="24"/>
        </w:rPr>
        <w:t xml:space="preserve"> hãy chọn đáp án đúng duy nhất </w:t>
      </w:r>
    </w:p>
    <w:p w14:paraId="6D9F79A3" w14:textId="475D1881" w:rsidR="00DC325E" w:rsidRPr="00A94961" w:rsidRDefault="00000000" w:rsidP="00B46CBA">
      <w:pPr>
        <w:pStyle w:val="Vnbnnidung"/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1. </w:t>
      </w:r>
      <w:r w:rsidRPr="00A94961">
        <w:rPr>
          <w:rFonts w:hint="default"/>
          <w:kern w:val="2"/>
          <w:sz w:val="24"/>
          <w:szCs w:val="24"/>
          <w:lang w:eastAsia="en-US"/>
        </w:rPr>
        <w:t>Giải pháp quan trọng hàng đầu trong bảo vệ nguồn nước ngọt trên Trái Đất</w:t>
      </w:r>
    </w:p>
    <w:p w14:paraId="174124BB" w14:textId="1614FDC6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giữ sạch nguồn nước.</w:t>
      </w:r>
      <w:r w:rsidR="00A94961">
        <w:rPr>
          <w:color w:val="000000"/>
          <w:kern w:val="2"/>
          <w:lang w:val="vi-VN"/>
        </w:rPr>
        <w:t xml:space="preserve">  </w:t>
      </w:r>
      <w:r w:rsidRPr="00A94961">
        <w:rPr>
          <w:b/>
        </w:rPr>
        <w:t>B.</w:t>
      </w:r>
      <w:r w:rsidRPr="00A94961">
        <w:t xml:space="preserve"> </w:t>
      </w:r>
      <w:r w:rsidRPr="00A94961">
        <w:rPr>
          <w:color w:val="000000"/>
          <w:kern w:val="2"/>
        </w:rPr>
        <w:t>xử phạt, khen thưởng.</w:t>
      </w:r>
      <w:r w:rsidR="00A94961">
        <w:rPr>
          <w:color w:val="000000"/>
          <w:kern w:val="2"/>
          <w:lang w:val="vi-VN"/>
        </w:rPr>
        <w:t xml:space="preserve">   </w:t>
      </w:r>
      <w:r w:rsidRPr="00A94961">
        <w:rPr>
          <w:b/>
        </w:rPr>
        <w:t>C.</w:t>
      </w:r>
      <w:r w:rsidRPr="00A94961">
        <w:t xml:space="preserve"> </w:t>
      </w:r>
      <w:r w:rsidRPr="00A94961">
        <w:rPr>
          <w:color w:val="000000"/>
          <w:kern w:val="2"/>
        </w:rPr>
        <w:t>nâng cao sự nhận thức.</w:t>
      </w:r>
      <w:r w:rsidR="00A94961">
        <w:rPr>
          <w:b/>
          <w:lang w:val="vi-VN"/>
        </w:rPr>
        <w:t xml:space="preserve"> </w:t>
      </w:r>
      <w:r w:rsidRPr="00A94961">
        <w:rPr>
          <w:b/>
        </w:rPr>
        <w:t>D.</w:t>
      </w:r>
      <w:r w:rsidRPr="00A94961">
        <w:t xml:space="preserve"> </w:t>
      </w:r>
      <w:r w:rsidRPr="00A94961">
        <w:rPr>
          <w:color w:val="000000"/>
          <w:kern w:val="2"/>
        </w:rPr>
        <w:t>sử dụng nước tiết kiệm.</w:t>
      </w:r>
    </w:p>
    <w:p w14:paraId="392AD26E" w14:textId="77777777" w:rsidR="00FC0EA9" w:rsidRPr="00A94961" w:rsidRDefault="00000000" w:rsidP="00B46CBA">
      <w:pPr>
        <w:pStyle w:val="Vnbnnidung"/>
        <w:tabs>
          <w:tab w:val="left" w:pos="3130"/>
        </w:tabs>
        <w:spacing w:before="60" w:line="240" w:lineRule="auto"/>
        <w:ind w:firstLine="0"/>
        <w:jc w:val="both"/>
        <w:rPr>
          <w:rFonts w:hint="default"/>
          <w:kern w:val="2"/>
          <w:sz w:val="24"/>
          <w:szCs w:val="24"/>
          <w:lang w:val="vi-VN" w:eastAsia="en-US"/>
        </w:rPr>
      </w:pPr>
      <w:r w:rsidRPr="00A94961">
        <w:rPr>
          <w:rFonts w:hint="default"/>
          <w:b/>
          <w:sz w:val="24"/>
          <w:szCs w:val="24"/>
        </w:rPr>
        <w:t xml:space="preserve">Câu 2. </w:t>
      </w:r>
      <w:r w:rsidRPr="00A94961">
        <w:rPr>
          <w:rFonts w:hint="default"/>
          <w:kern w:val="2"/>
          <w:sz w:val="24"/>
          <w:szCs w:val="24"/>
          <w:lang w:val="vi-VN" w:eastAsia="en-US"/>
        </w:rPr>
        <w:t>Nhân tố cung cấp chất dinh dưỡng cho đất</w:t>
      </w:r>
    </w:p>
    <w:p w14:paraId="3AD79E27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sinh vật.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khí hậu.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địa hình.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đá mẹ</w:t>
      </w:r>
    </w:p>
    <w:p w14:paraId="7CDB0FFC" w14:textId="77777777" w:rsidR="00B2325E" w:rsidRPr="00A94961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3. </w:t>
      </w:r>
      <w:r w:rsidRPr="00A94961">
        <w:rPr>
          <w:rFonts w:hint="default"/>
          <w:kern w:val="2"/>
          <w:sz w:val="24"/>
          <w:szCs w:val="24"/>
          <w:lang w:eastAsia="en-US"/>
        </w:rPr>
        <w:t>Nhân tố có tác động đến việc tạo nên thành phần vô cơ cho đất</w:t>
      </w:r>
    </w:p>
    <w:p w14:paraId="7B01443C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khí hậu.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địa hình.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đá mẹ.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sinh vật.</w:t>
      </w:r>
    </w:p>
    <w:p w14:paraId="7AA39E37" w14:textId="77777777" w:rsidR="00DC325E" w:rsidRPr="00A94961" w:rsidRDefault="00000000" w:rsidP="00B46CBA">
      <w:pPr>
        <w:pStyle w:val="Vnbnnidung"/>
        <w:tabs>
          <w:tab w:val="left" w:pos="326"/>
          <w:tab w:val="left" w:pos="581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4. </w:t>
      </w:r>
      <w:r w:rsidRPr="00A94961">
        <w:rPr>
          <w:rFonts w:hint="default"/>
          <w:kern w:val="2"/>
          <w:sz w:val="24"/>
          <w:szCs w:val="24"/>
          <w:lang w:eastAsia="en-US"/>
        </w:rPr>
        <w:t>Độ muối nước biển lớn nhất ở vùng</w:t>
      </w:r>
    </w:p>
    <w:p w14:paraId="71F99DE3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ôn đới.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cực.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xích đạo.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 xml:space="preserve">chí tuyến. </w:t>
      </w:r>
    </w:p>
    <w:p w14:paraId="102AFBB0" w14:textId="77777777" w:rsidR="00702470" w:rsidRPr="00A94961" w:rsidRDefault="00000000" w:rsidP="00B46CBA">
      <w:pPr>
        <w:pStyle w:val="Vnbnnidung"/>
        <w:tabs>
          <w:tab w:val="left" w:pos="45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5. </w:t>
      </w:r>
      <w:r w:rsidRPr="00A94961">
        <w:rPr>
          <w:rFonts w:hint="default"/>
          <w:kern w:val="2"/>
          <w:sz w:val="24"/>
          <w:szCs w:val="24"/>
          <w:lang w:eastAsia="en-US"/>
        </w:rPr>
        <w:t>Biểu hiện rõ rệt của quy luật địa ô là sự thay đổi theo kinh độ của</w:t>
      </w:r>
    </w:p>
    <w:p w14:paraId="5C0649E8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sông ngòi.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 xml:space="preserve">địa hình. 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 xml:space="preserve">thổ nhưỡng. 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 xml:space="preserve">thực vật. </w:t>
      </w:r>
    </w:p>
    <w:p w14:paraId="784E213E" w14:textId="77777777" w:rsidR="008C5404" w:rsidRPr="00A94961" w:rsidRDefault="00000000" w:rsidP="00B46CBA">
      <w:pPr>
        <w:pStyle w:val="Vnbnnidung"/>
        <w:tabs>
          <w:tab w:val="left" w:pos="441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6. </w:t>
      </w:r>
      <w:r w:rsidRPr="00A94961">
        <w:rPr>
          <w:rFonts w:hint="default"/>
          <w:kern w:val="2"/>
          <w:sz w:val="24"/>
          <w:szCs w:val="24"/>
          <w:lang w:eastAsia="en-US"/>
        </w:rPr>
        <w:t>Tính chất của gió Tây ôn đới là</w:t>
      </w:r>
    </w:p>
    <w:p w14:paraId="685E512A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ẩm.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 xml:space="preserve">nóng ẩm. 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lạnh khô.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khô.</w:t>
      </w:r>
    </w:p>
    <w:p w14:paraId="055CAC07" w14:textId="77777777" w:rsidR="00DC325E" w:rsidRPr="00A94961" w:rsidRDefault="00000000" w:rsidP="00B46CBA">
      <w:pPr>
        <w:pStyle w:val="Vnbnnidung"/>
        <w:tabs>
          <w:tab w:val="left" w:pos="323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7.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 xml:space="preserve">Ở </w:t>
      </w:r>
      <w:r w:rsidRPr="00A94961">
        <w:rPr>
          <w:rFonts w:hint="default"/>
          <w:kern w:val="2"/>
          <w:sz w:val="24"/>
          <w:szCs w:val="24"/>
          <w:lang w:eastAsia="en-US"/>
        </w:rPr>
        <w:t>miền ôn đới lạnh, nhân tố chủ yếu tác động đến chế độ nước sông là</w:t>
      </w:r>
    </w:p>
    <w:p w14:paraId="4F402E02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băng tuyết.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địa hình.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thực vật.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chế độ mưa.</w:t>
      </w:r>
    </w:p>
    <w:p w14:paraId="6C31D5AB" w14:textId="77777777" w:rsidR="00FC0EA9" w:rsidRPr="00A94961" w:rsidRDefault="00000000" w:rsidP="00B46CBA">
      <w:pPr>
        <w:pStyle w:val="Normal0"/>
        <w:tabs>
          <w:tab w:val="left" w:pos="424"/>
        </w:tabs>
        <w:spacing w:before="60"/>
        <w:rPr>
          <w:color w:val="000000"/>
          <w:kern w:val="2"/>
          <w:sz w:val="24"/>
          <w:szCs w:val="24"/>
          <w:lang w:val="vi-VN" w:eastAsia="vi-VN" w:bidi="vi-VN"/>
        </w:rPr>
      </w:pPr>
      <w:r w:rsidRPr="00A94961">
        <w:rPr>
          <w:b/>
          <w:sz w:val="24"/>
          <w:szCs w:val="24"/>
        </w:rPr>
        <w:t xml:space="preserve">Câu 8. </w:t>
      </w:r>
      <w:r w:rsidRPr="00A94961">
        <w:rPr>
          <w:color w:val="000000"/>
          <w:kern w:val="2"/>
          <w:sz w:val="24"/>
          <w:szCs w:val="24"/>
          <w:lang w:val="vi-VN" w:eastAsia="vi-VN" w:bidi="vi-VN"/>
        </w:rPr>
        <w:t>Quy luật thống nhất và hoàn chỉnh của vỏ địa lí là quy luật về</w:t>
      </w:r>
    </w:p>
    <w:p w14:paraId="4EDF043F" w14:textId="77777777" w:rsidR="00A77B3E" w:rsidRPr="00A94961" w:rsidRDefault="00000000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  <w:lang w:val="vi-VN" w:eastAsia="vi-VN" w:bidi="vi-VN"/>
        </w:rPr>
        <w:t>mối quan hệ lẫn nhau giữa con ngư</w:t>
      </w:r>
      <w:r w:rsidRPr="00A94961">
        <w:rPr>
          <w:color w:val="000000"/>
          <w:kern w:val="2"/>
          <w:lang w:eastAsia="vi-VN" w:bidi="vi-VN"/>
        </w:rPr>
        <w:t>ờ</w:t>
      </w:r>
      <w:r w:rsidRPr="00A94961">
        <w:rPr>
          <w:color w:val="000000"/>
          <w:kern w:val="2"/>
          <w:lang w:val="vi-VN" w:eastAsia="vi-VN" w:bidi="vi-VN"/>
        </w:rPr>
        <w:t>i và tự nhiên.</w:t>
      </w:r>
    </w:p>
    <w:p w14:paraId="5CB2B9EE" w14:textId="77777777" w:rsidR="00A77B3E" w:rsidRPr="00A94961" w:rsidRDefault="00000000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  <w:lang w:val="vi-VN" w:eastAsia="vi-VN" w:bidi="vi-VN"/>
        </w:rPr>
        <w:t>mố</w:t>
      </w:r>
      <w:r w:rsidRPr="00A94961">
        <w:rPr>
          <w:color w:val="000000"/>
          <w:kern w:val="2"/>
          <w:lang w:eastAsia="vi-VN" w:bidi="vi-VN"/>
        </w:rPr>
        <w:t>i</w:t>
      </w:r>
      <w:r w:rsidRPr="00A94961">
        <w:rPr>
          <w:color w:val="000000"/>
          <w:kern w:val="2"/>
          <w:lang w:val="vi-VN" w:eastAsia="vi-VN" w:bidi="vi-VN"/>
        </w:rPr>
        <w:t xml:space="preserve"> quan hệ quy định lẫn nhau giữa các thành phần.</w:t>
      </w:r>
    </w:p>
    <w:p w14:paraId="4F93BF85" w14:textId="77777777" w:rsidR="00A77B3E" w:rsidRPr="00A94961" w:rsidRDefault="00000000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  <w:lang w:val="vi-VN" w:eastAsia="vi-VN" w:bidi="vi-VN"/>
        </w:rPr>
        <w:t>sự thay đổi các thành phần tự nhiên theo kinh độ.</w:t>
      </w:r>
    </w:p>
    <w:p w14:paraId="722725E8" w14:textId="77777777" w:rsidR="00A77B3E" w:rsidRPr="00A94961" w:rsidRDefault="00000000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  <w:lang w:val="vi-VN" w:eastAsia="vi-VN" w:bidi="vi-VN"/>
        </w:rPr>
        <w:t>sự thay đổi các thành phần tự nhiên hướng vĩ độ.</w:t>
      </w:r>
    </w:p>
    <w:p w14:paraId="62E63841" w14:textId="77777777" w:rsidR="00906DBE" w:rsidRPr="00A94961" w:rsidRDefault="00000000" w:rsidP="00B46CBA">
      <w:pPr>
        <w:pStyle w:val="Vnbnnidung"/>
        <w:tabs>
          <w:tab w:val="left" w:pos="78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9.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 xml:space="preserve">Nhân tố </w:t>
      </w:r>
      <w:r w:rsidRPr="00A94961">
        <w:rPr>
          <w:rFonts w:hint="default"/>
          <w:b/>
          <w:bCs/>
          <w:color w:val="000000"/>
          <w:kern w:val="2"/>
          <w:sz w:val="24"/>
          <w:szCs w:val="24"/>
          <w:lang w:eastAsia="en-US"/>
        </w:rPr>
        <w:t>không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 xml:space="preserve"> ảnh hưởng đến sự thay đổi của khí áp</w:t>
      </w:r>
    </w:p>
    <w:p w14:paraId="350902EF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độ ẩm.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hướng gió.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nhiệt độ.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độ cao.</w:t>
      </w:r>
    </w:p>
    <w:p w14:paraId="35C26530" w14:textId="796C5B85" w:rsidR="00550D3D" w:rsidRPr="00A94961" w:rsidRDefault="00000000" w:rsidP="00B46CBA">
      <w:pPr>
        <w:pStyle w:val="Vnbnnidung2"/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A94961">
        <w:rPr>
          <w:rFonts w:hint="default"/>
          <w:b/>
          <w:sz w:val="24"/>
          <w:szCs w:val="24"/>
        </w:rPr>
        <w:t xml:space="preserve">Câu 10. </w:t>
      </w:r>
      <w:r w:rsidRPr="00A94961">
        <w:rPr>
          <w:rFonts w:hint="default"/>
          <w:kern w:val="2"/>
          <w:sz w:val="24"/>
          <w:szCs w:val="24"/>
          <w:lang w:val="vi-VN" w:eastAsia="en-US"/>
        </w:rPr>
        <w:t>Loại hồ nào sau đây được hình thành do quá trình uốn khúc và đổi dòng của sông ở vùng đồng bằng</w:t>
      </w:r>
    </w:p>
    <w:p w14:paraId="7DB0BE85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kiến tạo.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băng hà.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miệng núi lửa.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móng ngựa.</w:t>
      </w:r>
    </w:p>
    <w:p w14:paraId="0089FD97" w14:textId="77777777" w:rsidR="00BD684B" w:rsidRPr="00A94961" w:rsidRDefault="00000000" w:rsidP="00B46CBA">
      <w:pPr>
        <w:pStyle w:val="Vnbnnidung"/>
        <w:tabs>
          <w:tab w:val="left" w:pos="327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A94961">
        <w:rPr>
          <w:rFonts w:hint="default"/>
          <w:b/>
          <w:sz w:val="24"/>
          <w:szCs w:val="24"/>
        </w:rPr>
        <w:t xml:space="preserve">Câu 11. </w:t>
      </w:r>
      <w:r w:rsidRPr="00A94961">
        <w:rPr>
          <w:rFonts w:hint="default"/>
          <w:kern w:val="2"/>
          <w:sz w:val="24"/>
          <w:szCs w:val="24"/>
          <w:lang w:val="vi-VN" w:eastAsia="en-US"/>
        </w:rPr>
        <w:t>Nhân tố làm thay đổi nhiệt độ và lượng mưa</w:t>
      </w:r>
    </w:p>
    <w:p w14:paraId="48D23457" w14:textId="28A5C7A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đất.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con người.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địa hình.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 xml:space="preserve">sinh </w:t>
      </w:r>
      <w:r w:rsidR="0056322D" w:rsidRPr="00A94961">
        <w:rPr>
          <w:color w:val="000000"/>
          <w:kern w:val="2"/>
          <w:lang w:val="vi-VN"/>
        </w:rPr>
        <w:t>vật</w:t>
      </w:r>
      <w:r w:rsidRPr="00A94961">
        <w:rPr>
          <w:color w:val="000000"/>
          <w:kern w:val="2"/>
          <w:lang w:val="vi-VN"/>
        </w:rPr>
        <w:t>.</w:t>
      </w:r>
    </w:p>
    <w:p w14:paraId="432EC712" w14:textId="77777777" w:rsidR="00BD684B" w:rsidRPr="00A94961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12. </w:t>
      </w:r>
      <w:r w:rsidRPr="00A94961">
        <w:rPr>
          <w:rFonts w:hint="default"/>
          <w:kern w:val="2"/>
          <w:sz w:val="24"/>
          <w:szCs w:val="24"/>
          <w:lang w:eastAsia="en-US"/>
        </w:rPr>
        <w:t>Sinh quyển là một quyển của Trái Đất có</w:t>
      </w:r>
    </w:p>
    <w:p w14:paraId="7497DE32" w14:textId="77777777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tất cả sinh vật và thổ nhưỡng.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toàn bộ động vật và vi sinh vật.</w:t>
      </w:r>
    </w:p>
    <w:p w14:paraId="01340A25" w14:textId="77777777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toàn bộ sinh vật sinh sống.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toàn bộ thực vật và vi sinh vật.</w:t>
      </w:r>
    </w:p>
    <w:p w14:paraId="4475E929" w14:textId="77777777" w:rsidR="00B46CBA" w:rsidRPr="00A94961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13. </w:t>
      </w:r>
      <w:r w:rsidRPr="00A94961">
        <w:rPr>
          <w:rFonts w:hint="default"/>
          <w:kern w:val="2"/>
          <w:sz w:val="24"/>
          <w:szCs w:val="24"/>
          <w:lang w:eastAsia="en-US"/>
        </w:rPr>
        <w:t>Đất là lớp vật chất</w:t>
      </w:r>
    </w:p>
    <w:p w14:paraId="66062FD2" w14:textId="74DBF77A" w:rsidR="00A77B3E" w:rsidRPr="00A94961" w:rsidRDefault="00000000" w:rsidP="00F3507A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vụn ở bề mặt vỏ Trái Đất.</w:t>
      </w:r>
      <w:r w:rsidR="00F3507A" w:rsidRPr="00A94961">
        <w:rPr>
          <w:color w:val="000000"/>
          <w:kern w:val="2"/>
        </w:rPr>
        <w:tab/>
      </w:r>
      <w:r w:rsidR="00F3507A" w:rsidRPr="00A94961">
        <w:rPr>
          <w:color w:val="000000"/>
          <w:kern w:val="2"/>
        </w:rPr>
        <w:tab/>
      </w:r>
      <w:r w:rsidR="00F3507A" w:rsidRPr="00A94961">
        <w:rPr>
          <w:color w:val="000000"/>
          <w:kern w:val="2"/>
        </w:rPr>
        <w:tab/>
      </w:r>
      <w:r w:rsidR="001B3A1D">
        <w:rPr>
          <w:color w:val="000000"/>
          <w:kern w:val="2"/>
          <w:lang w:val="vi-VN"/>
        </w:rPr>
        <w:t xml:space="preserve">    </w:t>
      </w:r>
      <w:r w:rsidRPr="00A94961">
        <w:rPr>
          <w:b/>
        </w:rPr>
        <w:t>B.</w:t>
      </w:r>
      <w:r w:rsidRPr="00A94961">
        <w:t xml:space="preserve"> </w:t>
      </w:r>
      <w:r w:rsidRPr="00A94961">
        <w:rPr>
          <w:color w:val="000000"/>
          <w:kern w:val="2"/>
        </w:rPr>
        <w:t>tơi xốp nằm</w:t>
      </w:r>
      <w:r w:rsidRPr="00A94961">
        <w:rPr>
          <w:color w:val="000000"/>
          <w:kern w:val="2"/>
          <w:lang w:val="vi-VN"/>
        </w:rPr>
        <w:t xml:space="preserve"> trên cùng</w:t>
      </w:r>
      <w:r w:rsidRPr="00A94961">
        <w:rPr>
          <w:color w:val="000000"/>
          <w:kern w:val="2"/>
        </w:rPr>
        <w:t xml:space="preserve"> bề mặt lục địa.</w:t>
      </w:r>
    </w:p>
    <w:p w14:paraId="5616382D" w14:textId="78631D57" w:rsidR="00F3507A" w:rsidRPr="00A94961" w:rsidRDefault="00000000" w:rsidP="00A94961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rắn ở bề mặt vỏ Trái Đất.</w:t>
      </w:r>
      <w:r w:rsidR="00F3507A" w:rsidRPr="00A94961">
        <w:tab/>
      </w:r>
      <w:r w:rsidR="00F3507A" w:rsidRPr="00A94961">
        <w:tab/>
      </w:r>
      <w:r w:rsidR="00F3507A" w:rsidRPr="00A94961">
        <w:tab/>
      </w:r>
      <w:r w:rsidR="001B3A1D">
        <w:rPr>
          <w:lang w:val="vi-VN"/>
        </w:rPr>
        <w:t xml:space="preserve">    </w:t>
      </w:r>
      <w:r w:rsidRPr="00A94961">
        <w:rPr>
          <w:b/>
        </w:rPr>
        <w:t>D.</w:t>
      </w:r>
      <w:r w:rsidRPr="00A94961">
        <w:t xml:space="preserve"> </w:t>
      </w:r>
      <w:r w:rsidRPr="00A94961">
        <w:rPr>
          <w:color w:val="000000"/>
          <w:kern w:val="2"/>
        </w:rPr>
        <w:t>mềm bở ở bề mặt lục địa.</w:t>
      </w:r>
    </w:p>
    <w:p w14:paraId="193737A5" w14:textId="77777777" w:rsidR="00DB67C3" w:rsidRPr="00A94961" w:rsidRDefault="00000000" w:rsidP="00B46CBA">
      <w:pPr>
        <w:pStyle w:val="Vnbnnidung"/>
        <w:tabs>
          <w:tab w:val="left" w:pos="309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A94961">
        <w:rPr>
          <w:rFonts w:hint="default"/>
          <w:b/>
          <w:sz w:val="24"/>
          <w:szCs w:val="24"/>
        </w:rPr>
        <w:t xml:space="preserve">Câu 14.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>Các đai khí áp thấp</w:t>
      </w:r>
      <w:r w:rsidRPr="00A94961">
        <w:rPr>
          <w:rFonts w:hint="default"/>
          <w:color w:val="000000"/>
          <w:kern w:val="2"/>
          <w:sz w:val="24"/>
          <w:szCs w:val="24"/>
          <w:lang w:val="vi-VN" w:eastAsia="en-US"/>
        </w:rPr>
        <w:t xml:space="preserve"> trên bề mặt Trái Đất</w:t>
      </w:r>
    </w:p>
    <w:p w14:paraId="1FF8159D" w14:textId="6A6A86A5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cực, chí tuyến.</w:t>
      </w:r>
      <w:r w:rsidR="00A94961">
        <w:rPr>
          <w:color w:val="000000"/>
          <w:kern w:val="2"/>
          <w:lang w:val="vi-VN"/>
        </w:rPr>
        <w:t xml:space="preserve">       </w:t>
      </w:r>
      <w:r w:rsidRPr="00A94961">
        <w:rPr>
          <w:b/>
        </w:rPr>
        <w:t>B.</w:t>
      </w:r>
      <w:r w:rsidRPr="00A94961">
        <w:t xml:space="preserve"> </w:t>
      </w:r>
      <w:r w:rsidRPr="00A94961">
        <w:rPr>
          <w:color w:val="000000"/>
          <w:kern w:val="2"/>
        </w:rPr>
        <w:t>ôn đới, xích đạo.</w:t>
      </w:r>
      <w:r w:rsidR="00A94961">
        <w:rPr>
          <w:color w:val="000000"/>
          <w:kern w:val="2"/>
          <w:lang w:val="vi-VN"/>
        </w:rPr>
        <w:t xml:space="preserve">           </w:t>
      </w:r>
      <w:r w:rsidRPr="00A94961">
        <w:rPr>
          <w:b/>
        </w:rPr>
        <w:t>C.</w:t>
      </w:r>
      <w:r w:rsidRPr="00A94961">
        <w:t xml:space="preserve"> </w:t>
      </w:r>
      <w:r w:rsidRPr="00A94961">
        <w:rPr>
          <w:color w:val="000000"/>
          <w:kern w:val="2"/>
        </w:rPr>
        <w:t>chí tuyến, ôn đới.</w:t>
      </w:r>
      <w:r w:rsidRPr="00A94961">
        <w:rPr>
          <w:b/>
        </w:rPr>
        <w:tab/>
      </w:r>
      <w:r w:rsidR="00A94961">
        <w:rPr>
          <w:b/>
          <w:lang w:val="vi-VN"/>
        </w:rPr>
        <w:t xml:space="preserve">       </w:t>
      </w:r>
      <w:r w:rsidRPr="00A94961">
        <w:rPr>
          <w:b/>
        </w:rPr>
        <w:t>D.</w:t>
      </w:r>
      <w:r w:rsidRPr="00A94961">
        <w:t xml:space="preserve"> </w:t>
      </w:r>
      <w:r w:rsidRPr="00A94961">
        <w:rPr>
          <w:color w:val="000000"/>
          <w:kern w:val="2"/>
        </w:rPr>
        <w:t>xích đạo, chí tuyến.</w:t>
      </w:r>
    </w:p>
    <w:p w14:paraId="0B61E51B" w14:textId="77777777" w:rsidR="00683F18" w:rsidRPr="00A94961" w:rsidRDefault="00000000" w:rsidP="00B46CBA">
      <w:pPr>
        <w:pStyle w:val="Vnbnnidung"/>
        <w:tabs>
          <w:tab w:val="left" w:pos="41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15.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>Trên Trái Đất, mưa nhiều nhất ở vùng</w:t>
      </w:r>
    </w:p>
    <w:p w14:paraId="459EF1B5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cực.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ôn đới.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chí tuyến.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xích đạo.</w:t>
      </w:r>
    </w:p>
    <w:p w14:paraId="7DAB8FBB" w14:textId="5840AFF8" w:rsidR="00B2325E" w:rsidRPr="00A94961" w:rsidRDefault="00000000" w:rsidP="00B46CBA">
      <w:pPr>
        <w:pStyle w:val="Normal0"/>
        <w:spacing w:before="60"/>
        <w:contextualSpacing/>
        <w:rPr>
          <w:kern w:val="2"/>
          <w:sz w:val="24"/>
          <w:szCs w:val="24"/>
          <w:lang w:val="it-IT" w:eastAsia="en-US"/>
        </w:rPr>
      </w:pPr>
      <w:r w:rsidRPr="00A94961">
        <w:rPr>
          <w:b/>
          <w:sz w:val="24"/>
          <w:szCs w:val="24"/>
        </w:rPr>
        <w:t xml:space="preserve">Câu 16. </w:t>
      </w:r>
      <w:r w:rsidR="00073C73" w:rsidRPr="00A94961">
        <w:rPr>
          <w:kern w:val="2"/>
          <w:sz w:val="24"/>
          <w:szCs w:val="24"/>
          <w:lang w:val="it-IT" w:eastAsia="en-US"/>
        </w:rPr>
        <w:t xml:space="preserve">Đất </w:t>
      </w:r>
      <w:r w:rsidRPr="00A94961">
        <w:rPr>
          <w:kern w:val="2"/>
          <w:sz w:val="24"/>
          <w:szCs w:val="24"/>
          <w:lang w:val="it-IT" w:eastAsia="en-US"/>
        </w:rPr>
        <w:t>bị xâm</w:t>
      </w:r>
      <w:r w:rsidRPr="00A94961">
        <w:rPr>
          <w:kern w:val="2"/>
          <w:sz w:val="24"/>
          <w:szCs w:val="24"/>
          <w:lang w:val="vi-VN" w:eastAsia="en-US"/>
        </w:rPr>
        <w:t xml:space="preserve"> thực </w:t>
      </w:r>
      <w:r w:rsidRPr="00A94961">
        <w:rPr>
          <w:kern w:val="2"/>
          <w:sz w:val="24"/>
          <w:szCs w:val="24"/>
          <w:lang w:val="it-IT" w:eastAsia="en-US"/>
        </w:rPr>
        <w:t>xói mòn do</w:t>
      </w:r>
    </w:p>
    <w:p w14:paraId="442AFBCF" w14:textId="262190F7" w:rsidR="00A77B3E" w:rsidRPr="00A94961" w:rsidRDefault="00000000" w:rsidP="00A94961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  <w:lang w:val="it-IT"/>
        </w:rPr>
        <w:t xml:space="preserve">khai thác khoáng sản. </w:t>
      </w:r>
      <w:r w:rsidR="00A94961">
        <w:rPr>
          <w:color w:val="000000"/>
          <w:kern w:val="2"/>
          <w:lang w:val="vi-VN"/>
        </w:rPr>
        <w:t xml:space="preserve"> </w:t>
      </w:r>
      <w:r w:rsidR="001B3A1D">
        <w:rPr>
          <w:color w:val="000000"/>
          <w:kern w:val="2"/>
          <w:lang w:val="vi-VN"/>
        </w:rPr>
        <w:t xml:space="preserve">  </w:t>
      </w:r>
      <w:r w:rsidRPr="00A94961">
        <w:rPr>
          <w:b/>
        </w:rPr>
        <w:t>B.</w:t>
      </w:r>
      <w:r w:rsidRPr="00A94961">
        <w:t xml:space="preserve"> </w:t>
      </w:r>
      <w:r w:rsidRPr="00A94961">
        <w:rPr>
          <w:color w:val="000000"/>
          <w:kern w:val="2"/>
          <w:lang w:val="it-IT"/>
        </w:rPr>
        <w:t>xây</w:t>
      </w:r>
      <w:r w:rsidRPr="00A94961">
        <w:rPr>
          <w:color w:val="000000"/>
          <w:kern w:val="2"/>
          <w:lang w:val="vi-VN"/>
        </w:rPr>
        <w:t xml:space="preserve"> dựng các công trình </w:t>
      </w:r>
      <w:r w:rsidRPr="00A94961">
        <w:rPr>
          <w:color w:val="000000"/>
          <w:kern w:val="2"/>
          <w:lang w:val="it-IT"/>
        </w:rPr>
        <w:t xml:space="preserve">thủy điện. </w:t>
      </w:r>
      <w:r w:rsidR="00A94961">
        <w:rPr>
          <w:color w:val="000000"/>
          <w:kern w:val="2"/>
          <w:lang w:val="vi-VN"/>
        </w:rPr>
        <w:t xml:space="preserve">  </w:t>
      </w:r>
      <w:r w:rsidRPr="00A94961">
        <w:rPr>
          <w:b/>
        </w:rPr>
        <w:t>C.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phá rừng</w:t>
      </w:r>
      <w:r w:rsidRPr="00A94961">
        <w:rPr>
          <w:color w:val="000000"/>
          <w:kern w:val="2"/>
          <w:lang w:val="it-IT"/>
        </w:rPr>
        <w:t xml:space="preserve">. </w:t>
      </w:r>
      <w:r w:rsidR="00A94961">
        <w:rPr>
          <w:color w:val="000000"/>
          <w:kern w:val="2"/>
          <w:lang w:val="vi-VN"/>
        </w:rPr>
        <w:t xml:space="preserve">    </w:t>
      </w:r>
      <w:r w:rsidRPr="00A94961">
        <w:rPr>
          <w:b/>
        </w:rPr>
        <w:t>D.</w:t>
      </w:r>
      <w:r w:rsidRPr="00A94961">
        <w:t xml:space="preserve"> </w:t>
      </w:r>
      <w:r w:rsidRPr="00A94961">
        <w:rPr>
          <w:color w:val="000000"/>
          <w:kern w:val="2"/>
          <w:lang w:val="it-IT"/>
        </w:rPr>
        <w:t xml:space="preserve">khí hậu biến đổi. </w:t>
      </w:r>
    </w:p>
    <w:p w14:paraId="400B1262" w14:textId="77777777" w:rsidR="00EA1124" w:rsidRPr="00A94961" w:rsidRDefault="00000000" w:rsidP="00B46CBA">
      <w:pPr>
        <w:pStyle w:val="Vnbnnidung"/>
        <w:tabs>
          <w:tab w:val="left" w:pos="328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lastRenderedPageBreak/>
        <w:t xml:space="preserve">Câu 17.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>Khí áp tăng khi</w:t>
      </w:r>
    </w:p>
    <w:p w14:paraId="03CD1FCF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khô hạn giảm.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nhiệt độ tăng.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độ cao tăng.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nhiệt độ giảm.</w:t>
      </w:r>
    </w:p>
    <w:p w14:paraId="6F49F262" w14:textId="77777777" w:rsidR="00995FC5" w:rsidRPr="00A94961" w:rsidRDefault="00000000" w:rsidP="00B46CBA">
      <w:pPr>
        <w:pStyle w:val="Vnbnnidung"/>
        <w:tabs>
          <w:tab w:val="left" w:pos="41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val="vi-VN" w:eastAsia="en-US"/>
        </w:rPr>
      </w:pPr>
      <w:r w:rsidRPr="00A94961">
        <w:rPr>
          <w:rFonts w:hint="default"/>
          <w:b/>
          <w:sz w:val="24"/>
          <w:szCs w:val="24"/>
        </w:rPr>
        <w:t xml:space="preserve">Câu 18. </w:t>
      </w:r>
      <w:r w:rsidRPr="00A94961">
        <w:rPr>
          <w:rFonts w:hint="default"/>
          <w:kern w:val="2"/>
          <w:sz w:val="24"/>
          <w:szCs w:val="24"/>
          <w:lang w:eastAsia="en-US"/>
        </w:rPr>
        <w:t>Nguyên nhân chủ yếu tạo nên sóng biển</w:t>
      </w:r>
      <w:r w:rsidRPr="00A94961">
        <w:rPr>
          <w:rFonts w:hint="default"/>
          <w:kern w:val="2"/>
          <w:sz w:val="24"/>
          <w:szCs w:val="24"/>
          <w:lang w:val="vi-VN" w:eastAsia="en-US"/>
        </w:rPr>
        <w:t xml:space="preserve"> do:</w:t>
      </w:r>
    </w:p>
    <w:p w14:paraId="02E47D8F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gió.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 xml:space="preserve">núi lửa. 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 xml:space="preserve">mưa. 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động đất.</w:t>
      </w:r>
    </w:p>
    <w:p w14:paraId="12B1966B" w14:textId="77777777" w:rsidR="00647E54" w:rsidRPr="00A94961" w:rsidRDefault="00000000" w:rsidP="00B46CBA">
      <w:pPr>
        <w:pStyle w:val="Vnbnnidung"/>
        <w:tabs>
          <w:tab w:val="left" w:pos="45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19. </w:t>
      </w:r>
      <w:r w:rsidRPr="00A94961">
        <w:rPr>
          <w:rFonts w:hint="default"/>
          <w:kern w:val="2"/>
          <w:sz w:val="24"/>
          <w:szCs w:val="24"/>
          <w:lang w:eastAsia="en-US"/>
        </w:rPr>
        <w:t>Biểu hiện rõ nhất của quy luật đai cao là sự phân bố theo độ cao của</w:t>
      </w:r>
    </w:p>
    <w:p w14:paraId="41E43494" w14:textId="77777777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thực</w:t>
      </w:r>
      <w:r w:rsidRPr="00A94961">
        <w:rPr>
          <w:color w:val="000000"/>
          <w:kern w:val="2"/>
          <w:lang w:val="vi-VN"/>
        </w:rPr>
        <w:t xml:space="preserve"> vật</w:t>
      </w:r>
      <w:r w:rsidRPr="00A94961">
        <w:rPr>
          <w:color w:val="000000"/>
          <w:kern w:val="2"/>
        </w:rPr>
        <w:t xml:space="preserve"> và động vật.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nhóm</w:t>
      </w:r>
      <w:r w:rsidRPr="00A94961">
        <w:rPr>
          <w:color w:val="000000"/>
          <w:kern w:val="2"/>
          <w:lang w:val="vi-VN"/>
        </w:rPr>
        <w:t xml:space="preserve"> </w:t>
      </w:r>
      <w:r w:rsidRPr="00A94961">
        <w:rPr>
          <w:color w:val="000000"/>
          <w:kern w:val="2"/>
        </w:rPr>
        <w:t>đất và vi sinh vật.</w:t>
      </w:r>
    </w:p>
    <w:p w14:paraId="6AC1FAF6" w14:textId="77777777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động vật và nhóm</w:t>
      </w:r>
      <w:r w:rsidRPr="00A94961">
        <w:rPr>
          <w:color w:val="000000"/>
          <w:kern w:val="2"/>
          <w:lang w:val="vi-VN"/>
        </w:rPr>
        <w:t xml:space="preserve"> </w:t>
      </w:r>
      <w:r w:rsidRPr="00A94961">
        <w:rPr>
          <w:color w:val="000000"/>
          <w:kern w:val="2"/>
        </w:rPr>
        <w:t>đất.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thực</w:t>
      </w:r>
      <w:r w:rsidRPr="00A94961">
        <w:rPr>
          <w:color w:val="000000"/>
          <w:kern w:val="2"/>
          <w:lang w:val="vi-VN"/>
        </w:rPr>
        <w:t xml:space="preserve"> vật và nhóm đất</w:t>
      </w:r>
      <w:r w:rsidRPr="00A94961">
        <w:rPr>
          <w:color w:val="000000"/>
          <w:kern w:val="2"/>
        </w:rPr>
        <w:t>.</w:t>
      </w:r>
    </w:p>
    <w:p w14:paraId="2EC5B078" w14:textId="77777777" w:rsidR="006720CA" w:rsidRPr="00A94961" w:rsidRDefault="00000000" w:rsidP="00B46CBA">
      <w:pPr>
        <w:pStyle w:val="Vnbnnidung"/>
        <w:tabs>
          <w:tab w:val="left" w:pos="499"/>
        </w:tabs>
        <w:spacing w:before="60" w:line="240" w:lineRule="auto"/>
        <w:ind w:firstLine="0"/>
        <w:jc w:val="both"/>
        <w:rPr>
          <w:rFonts w:hint="default"/>
          <w:color w:val="000000"/>
          <w:kern w:val="2"/>
          <w:sz w:val="24"/>
          <w:szCs w:val="24"/>
          <w:lang w:val="vi-VN" w:eastAsia="en-US"/>
        </w:rPr>
      </w:pPr>
      <w:r w:rsidRPr="00A94961">
        <w:rPr>
          <w:rFonts w:hint="default"/>
          <w:b/>
          <w:sz w:val="24"/>
          <w:szCs w:val="24"/>
        </w:rPr>
        <w:t xml:space="preserve">Câu 20. </w:t>
      </w:r>
      <w:r w:rsidRPr="00A94961">
        <w:rPr>
          <w:rFonts w:hint="default"/>
          <w:color w:val="000000"/>
          <w:kern w:val="2"/>
          <w:sz w:val="24"/>
          <w:szCs w:val="24"/>
          <w:lang w:val="vi-VN" w:eastAsia="en-US"/>
        </w:rPr>
        <w:t>Nhân tố quy định dòng chảy của sông</w:t>
      </w:r>
    </w:p>
    <w:p w14:paraId="710FC428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Địa hình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 xml:space="preserve">Hồ, đầm. 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Chế độ mưa.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  <w:lang w:val="vi-VN"/>
        </w:rPr>
        <w:t>Băng tuyết tan.</w:t>
      </w:r>
    </w:p>
    <w:p w14:paraId="04E52733" w14:textId="77777777" w:rsidR="00550D3D" w:rsidRPr="00A94961" w:rsidRDefault="00000000" w:rsidP="00B46CBA">
      <w:pPr>
        <w:pStyle w:val="Vnbnnidung"/>
        <w:tabs>
          <w:tab w:val="left" w:pos="332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21.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>Ở</w:t>
      </w:r>
      <w:r w:rsidRPr="00A94961">
        <w:rPr>
          <w:rFonts w:hint="default"/>
          <w:b/>
          <w:bCs/>
          <w:color w:val="000000"/>
          <w:kern w:val="2"/>
          <w:sz w:val="24"/>
          <w:szCs w:val="24"/>
          <w:lang w:val="vi-VN" w:eastAsia="en-US"/>
        </w:rPr>
        <w:t xml:space="preserve"> </w:t>
      </w:r>
      <w:r w:rsidRPr="00A94961">
        <w:rPr>
          <w:rFonts w:hint="default"/>
          <w:color w:val="000000"/>
          <w:kern w:val="2"/>
          <w:sz w:val="24"/>
          <w:szCs w:val="24"/>
          <w:lang w:val="vi-VN" w:eastAsia="en-US"/>
        </w:rPr>
        <w:t xml:space="preserve">những nơi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>nào sau đây thường có mưa nhiều?</w:t>
      </w:r>
    </w:p>
    <w:p w14:paraId="14295B32" w14:textId="4B4EDA1E" w:rsidR="00A77B3E" w:rsidRPr="00A94961" w:rsidRDefault="00000000" w:rsidP="00A94961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nơi ở rất sâu giữa lục địa, nơi có áp thấp.</w:t>
      </w:r>
      <w:r w:rsidR="00A94961">
        <w:rPr>
          <w:color w:val="000000"/>
          <w:kern w:val="2"/>
        </w:rPr>
        <w:tab/>
      </w:r>
      <w:r w:rsidR="00A94961">
        <w:rPr>
          <w:color w:val="000000"/>
          <w:kern w:val="2"/>
        </w:rPr>
        <w:tab/>
      </w:r>
      <w:r w:rsidRPr="00A94961">
        <w:rPr>
          <w:b/>
        </w:rPr>
        <w:t>B.</w:t>
      </w:r>
      <w:r w:rsidRPr="00A94961">
        <w:t xml:space="preserve"> </w:t>
      </w:r>
      <w:r w:rsidRPr="00A94961">
        <w:rPr>
          <w:color w:val="000000"/>
          <w:kern w:val="2"/>
        </w:rPr>
        <w:t>nơi dòng biển lạnh đi qua, nơi có áp thấp.</w:t>
      </w:r>
    </w:p>
    <w:p w14:paraId="32E71F90" w14:textId="736CE0A9" w:rsidR="00A77B3E" w:rsidRPr="00A94961" w:rsidRDefault="00000000" w:rsidP="00A94961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miền có gió Mậu dịch thổi, nơi có áp thấp.</w:t>
      </w:r>
      <w:r w:rsidR="00A94961">
        <w:tab/>
      </w:r>
      <w:r w:rsidR="00A94961">
        <w:tab/>
      </w:r>
      <w:r w:rsidRPr="00A94961">
        <w:rPr>
          <w:b/>
        </w:rPr>
        <w:t>D.</w:t>
      </w:r>
      <w:r w:rsidRPr="00A94961">
        <w:t xml:space="preserve"> </w:t>
      </w:r>
      <w:r w:rsidRPr="00A94961">
        <w:rPr>
          <w:color w:val="000000"/>
          <w:kern w:val="2"/>
        </w:rPr>
        <w:t>miền có gió thổi theo mùa, nơi có áp thấp.</w:t>
      </w:r>
    </w:p>
    <w:p w14:paraId="67B294D4" w14:textId="77777777" w:rsidR="00702470" w:rsidRPr="00A94961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22. </w:t>
      </w:r>
      <w:r w:rsidRPr="00A94961">
        <w:rPr>
          <w:rFonts w:hint="default"/>
          <w:kern w:val="2"/>
          <w:sz w:val="24"/>
          <w:szCs w:val="24"/>
          <w:lang w:eastAsia="en-US"/>
        </w:rPr>
        <w:t>Quy luật địa đới là sự thay đổi có tính quy luật của các đối tượng địa lí theo</w:t>
      </w:r>
    </w:p>
    <w:p w14:paraId="490467BA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các mùa.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vĩ độ.</w:t>
      </w:r>
      <w:r w:rsidRPr="00A94961">
        <w:rPr>
          <w:b/>
          <w:bCs/>
          <w:color w:val="000000"/>
          <w:kern w:val="2"/>
        </w:rPr>
        <w:t xml:space="preserve"> 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độ cao.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kinh độ.</w:t>
      </w:r>
    </w:p>
    <w:p w14:paraId="490C14D3" w14:textId="77777777" w:rsidR="00472B33" w:rsidRPr="00A94961" w:rsidRDefault="00000000" w:rsidP="00B46CBA">
      <w:pPr>
        <w:pStyle w:val="Vnbnnidung"/>
        <w:tabs>
          <w:tab w:val="left" w:pos="414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23.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>Phát biểu nào đúng với sự thay đổi của khí áp?</w:t>
      </w:r>
    </w:p>
    <w:p w14:paraId="455F9F0F" w14:textId="0EA1F005" w:rsidR="00A77B3E" w:rsidRPr="00A94961" w:rsidRDefault="00000000" w:rsidP="00A94961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không khí khô, khí áp giảm.</w:t>
      </w:r>
      <w:r w:rsidR="00A94961">
        <w:rPr>
          <w:color w:val="000000"/>
          <w:kern w:val="2"/>
        </w:rPr>
        <w:tab/>
      </w:r>
      <w:r w:rsidR="00A94961">
        <w:rPr>
          <w:color w:val="000000"/>
          <w:kern w:val="2"/>
        </w:rPr>
        <w:tab/>
      </w:r>
      <w:r w:rsidR="00A94961">
        <w:rPr>
          <w:color w:val="000000"/>
          <w:kern w:val="2"/>
        </w:rPr>
        <w:tab/>
      </w:r>
      <w:r w:rsidR="00A94961">
        <w:rPr>
          <w:color w:val="000000"/>
          <w:kern w:val="2"/>
        </w:rPr>
        <w:tab/>
      </w:r>
      <w:r w:rsidRPr="00A94961">
        <w:rPr>
          <w:b/>
        </w:rPr>
        <w:t>B.</w:t>
      </w:r>
      <w:r w:rsidRPr="00A94961">
        <w:t xml:space="preserve"> </w:t>
      </w:r>
      <w:r w:rsidRPr="00A94961">
        <w:rPr>
          <w:color w:val="000000"/>
          <w:kern w:val="2"/>
        </w:rPr>
        <w:t>tỉ trọng không khí giảm, khí áp tăng.</w:t>
      </w:r>
    </w:p>
    <w:p w14:paraId="5CD82A8A" w14:textId="6F126CB8" w:rsidR="00A77B3E" w:rsidRPr="00A94961" w:rsidRDefault="00000000" w:rsidP="00A94961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không</w:t>
      </w:r>
      <w:r w:rsidRPr="00A94961">
        <w:rPr>
          <w:color w:val="000000"/>
          <w:kern w:val="2"/>
          <w:lang w:val="vi-VN"/>
        </w:rPr>
        <w:t xml:space="preserve"> khí có độ ẩm cao, khí áp tăng</w:t>
      </w:r>
      <w:r w:rsidRPr="00A94961">
        <w:rPr>
          <w:color w:val="000000"/>
          <w:kern w:val="2"/>
        </w:rPr>
        <w:t>.</w:t>
      </w:r>
      <w:r w:rsidR="00A94961">
        <w:tab/>
      </w:r>
      <w:r w:rsidR="00A94961">
        <w:tab/>
      </w:r>
      <w:r w:rsidR="00A94961">
        <w:tab/>
      </w:r>
      <w:r w:rsidRPr="00A94961">
        <w:rPr>
          <w:b/>
        </w:rPr>
        <w:t>D.</w:t>
      </w:r>
      <w:r w:rsidRPr="00A94961">
        <w:t xml:space="preserve"> </w:t>
      </w:r>
      <w:r w:rsidRPr="00A94961">
        <w:rPr>
          <w:color w:val="000000"/>
          <w:kern w:val="2"/>
        </w:rPr>
        <w:t>không khí càng loãng, khí áp</w:t>
      </w:r>
      <w:r w:rsidRPr="00A94961">
        <w:rPr>
          <w:color w:val="000000"/>
          <w:kern w:val="2"/>
          <w:lang w:val="vi-VN"/>
        </w:rPr>
        <w:t xml:space="preserve"> tăng</w:t>
      </w:r>
      <w:r w:rsidRPr="00A94961">
        <w:rPr>
          <w:color w:val="000000"/>
          <w:kern w:val="2"/>
        </w:rPr>
        <w:t>.</w:t>
      </w:r>
    </w:p>
    <w:p w14:paraId="6BE4D390" w14:textId="77777777" w:rsidR="00B46CBA" w:rsidRPr="00A94961" w:rsidRDefault="00000000" w:rsidP="00B46CBA">
      <w:pPr>
        <w:pStyle w:val="Vnbnnidung"/>
        <w:tabs>
          <w:tab w:val="left" w:pos="430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24. </w:t>
      </w:r>
      <w:r w:rsidRPr="00A94961">
        <w:rPr>
          <w:rFonts w:hint="default"/>
          <w:kern w:val="2"/>
          <w:sz w:val="24"/>
          <w:szCs w:val="24"/>
          <w:lang w:eastAsia="en-US"/>
        </w:rPr>
        <w:t>Các yếu tố khí hậu nào sau đây có ảnh hưởng trực tiếp đến sự hình thành đất?</w:t>
      </w:r>
    </w:p>
    <w:p w14:paraId="449524F6" w14:textId="77777777" w:rsidR="00A77B3E" w:rsidRPr="00A94961" w:rsidRDefault="00000000">
      <w:pPr>
        <w:tabs>
          <w:tab w:val="left" w:pos="280"/>
          <w:tab w:val="left" w:pos="2580"/>
          <w:tab w:val="left" w:pos="5240"/>
          <w:tab w:val="left" w:pos="766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Nhiệt và ẩm.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Nhiệt và nước.</w:t>
      </w: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Khí và nhiệt.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Ẩm và khí.</w:t>
      </w:r>
    </w:p>
    <w:p w14:paraId="28B7CFB4" w14:textId="77777777" w:rsidR="00906DBE" w:rsidRPr="00A94961" w:rsidRDefault="00000000" w:rsidP="00B46CBA">
      <w:pPr>
        <w:pStyle w:val="Vnbnnidung"/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25. </w:t>
      </w:r>
      <w:r w:rsidRPr="00A94961">
        <w:rPr>
          <w:rFonts w:hint="default"/>
          <w:color w:val="000000"/>
          <w:kern w:val="2"/>
          <w:sz w:val="24"/>
          <w:szCs w:val="24"/>
          <w:lang w:eastAsia="en-US"/>
        </w:rPr>
        <w:t xml:space="preserve">Các nhân tố ảnh hưởng đến lượng mưa </w:t>
      </w:r>
    </w:p>
    <w:p w14:paraId="7D350BEC" w14:textId="08C18D70" w:rsidR="00A77B3E" w:rsidRPr="00A94961" w:rsidRDefault="00000000" w:rsidP="00A94961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khí áp, frông, gió, dòng biển, sinh vật.</w:t>
      </w:r>
      <w:r w:rsidR="00A94961">
        <w:rPr>
          <w:color w:val="000000"/>
          <w:kern w:val="2"/>
        </w:rPr>
        <w:tab/>
      </w:r>
      <w:r w:rsidR="00A94961">
        <w:rPr>
          <w:color w:val="000000"/>
          <w:kern w:val="2"/>
        </w:rPr>
        <w:tab/>
      </w:r>
      <w:r w:rsidR="00A94961">
        <w:rPr>
          <w:color w:val="000000"/>
          <w:kern w:val="2"/>
        </w:rPr>
        <w:tab/>
      </w:r>
      <w:r w:rsidRPr="00A94961">
        <w:rPr>
          <w:b/>
        </w:rPr>
        <w:t>B.</w:t>
      </w:r>
      <w:r w:rsidRPr="00A94961">
        <w:t xml:space="preserve"> </w:t>
      </w:r>
      <w:r w:rsidRPr="00A94961">
        <w:rPr>
          <w:color w:val="000000"/>
          <w:kern w:val="2"/>
        </w:rPr>
        <w:t>khí áp, frông, gió, dòng biển, địa hình.</w:t>
      </w:r>
    </w:p>
    <w:p w14:paraId="57F6021B" w14:textId="514A904D" w:rsidR="00A77B3E" w:rsidRPr="00A94961" w:rsidRDefault="00000000" w:rsidP="00A94961">
      <w:pPr>
        <w:tabs>
          <w:tab w:val="left" w:pos="280"/>
        </w:tabs>
        <w:spacing w:before="60"/>
        <w:ind w:left="292" w:hanging="292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khí áp, frông, gió, địa hình, sông ngòi.</w:t>
      </w:r>
      <w:r w:rsidR="00A94961">
        <w:tab/>
      </w:r>
      <w:r w:rsidR="00A94961">
        <w:tab/>
      </w:r>
      <w:r w:rsidR="00A94961">
        <w:tab/>
      </w:r>
      <w:r w:rsidRPr="00A94961">
        <w:rPr>
          <w:b/>
        </w:rPr>
        <w:t>D.</w:t>
      </w:r>
      <w:r w:rsidRPr="00A94961">
        <w:t xml:space="preserve"> </w:t>
      </w:r>
      <w:r w:rsidRPr="00A94961">
        <w:rPr>
          <w:color w:val="000000"/>
          <w:kern w:val="2"/>
        </w:rPr>
        <w:t>khí áp, frông, gió, địa hình, đất.</w:t>
      </w:r>
    </w:p>
    <w:p w14:paraId="13BBAF89" w14:textId="77777777" w:rsidR="00FC0EA9" w:rsidRPr="00A94961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jc w:val="both"/>
        <w:rPr>
          <w:rFonts w:hint="default"/>
          <w:color w:val="000000"/>
          <w:kern w:val="2"/>
          <w:sz w:val="24"/>
          <w:szCs w:val="24"/>
          <w:lang w:val="vi-VN" w:eastAsia="vi-VN" w:bidi="vi-VN"/>
        </w:rPr>
      </w:pPr>
      <w:r w:rsidRPr="00A94961">
        <w:rPr>
          <w:rFonts w:hint="default"/>
          <w:b/>
          <w:sz w:val="24"/>
          <w:szCs w:val="24"/>
        </w:rPr>
        <w:t xml:space="preserve">Câu 26. </w:t>
      </w:r>
      <w:r w:rsidRPr="00A94961">
        <w:rPr>
          <w:rFonts w:hint="default"/>
          <w:color w:val="000000"/>
          <w:kern w:val="2"/>
          <w:sz w:val="24"/>
          <w:szCs w:val="24"/>
          <w:lang w:val="vi-VN" w:eastAsia="vi-VN" w:bidi="vi-VN"/>
        </w:rPr>
        <w:t>Các đới khí hậu trên Trái Đất là biểu hiện của quy luật</w:t>
      </w:r>
    </w:p>
    <w:p w14:paraId="062C2509" w14:textId="31335DE6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 xml:space="preserve">thống nhất và hoàn chỉnh. </w:t>
      </w:r>
      <w:r w:rsidR="00A94961">
        <w:rPr>
          <w:color w:val="000000"/>
          <w:kern w:val="2"/>
          <w:lang w:val="vi-VN"/>
        </w:rPr>
        <w:t xml:space="preserve">           </w:t>
      </w:r>
      <w:r w:rsidRPr="00A94961">
        <w:rPr>
          <w:b/>
        </w:rPr>
        <w:t>B.</w:t>
      </w:r>
      <w:r w:rsidRPr="00A94961">
        <w:t xml:space="preserve"> </w:t>
      </w:r>
      <w:r w:rsidRPr="00A94961">
        <w:rPr>
          <w:color w:val="000000"/>
          <w:kern w:val="2"/>
        </w:rPr>
        <w:t>đai cao.</w:t>
      </w:r>
      <w:r w:rsidR="00A94961">
        <w:rPr>
          <w:color w:val="000000"/>
          <w:kern w:val="2"/>
          <w:lang w:val="vi-VN"/>
        </w:rPr>
        <w:t xml:space="preserve">                </w:t>
      </w:r>
      <w:r w:rsidRPr="00A94961">
        <w:rPr>
          <w:b/>
        </w:rPr>
        <w:t>C.</w:t>
      </w:r>
      <w:r w:rsidRPr="00A94961">
        <w:t xml:space="preserve"> </w:t>
      </w:r>
      <w:r w:rsidRPr="00A94961">
        <w:rPr>
          <w:color w:val="000000"/>
          <w:kern w:val="2"/>
        </w:rPr>
        <w:t>địa đới.</w:t>
      </w:r>
      <w:r w:rsidRPr="00A94961">
        <w:rPr>
          <w:b/>
        </w:rPr>
        <w:tab/>
      </w:r>
      <w:r w:rsidR="00A94961">
        <w:rPr>
          <w:b/>
          <w:lang w:val="vi-VN"/>
        </w:rPr>
        <w:t xml:space="preserve">        </w:t>
      </w:r>
      <w:r w:rsidRPr="00A94961">
        <w:rPr>
          <w:b/>
        </w:rPr>
        <w:t>D.</w:t>
      </w:r>
      <w:r w:rsidRPr="00A94961">
        <w:t xml:space="preserve"> </w:t>
      </w:r>
      <w:r w:rsidRPr="00A94961">
        <w:rPr>
          <w:color w:val="000000"/>
          <w:kern w:val="2"/>
        </w:rPr>
        <w:t>địa ô.</w:t>
      </w:r>
    </w:p>
    <w:p w14:paraId="669574D4" w14:textId="77777777" w:rsidR="00B46CBA" w:rsidRPr="00A94961" w:rsidRDefault="00000000" w:rsidP="00B46CBA">
      <w:pPr>
        <w:pStyle w:val="Normal0"/>
        <w:tabs>
          <w:tab w:val="left" w:pos="418"/>
        </w:tabs>
        <w:spacing w:before="60"/>
        <w:rPr>
          <w:kern w:val="2"/>
          <w:sz w:val="24"/>
          <w:szCs w:val="24"/>
          <w:lang w:eastAsia="en-US"/>
        </w:rPr>
      </w:pPr>
      <w:r w:rsidRPr="00A94961">
        <w:rPr>
          <w:b/>
          <w:sz w:val="24"/>
          <w:szCs w:val="24"/>
        </w:rPr>
        <w:t xml:space="preserve">Câu 27. </w:t>
      </w:r>
      <w:r w:rsidRPr="00A94961">
        <w:rPr>
          <w:kern w:val="2"/>
          <w:sz w:val="24"/>
          <w:szCs w:val="24"/>
          <w:lang w:eastAsia="en-US"/>
        </w:rPr>
        <w:t>Dòng biển nào sau đây là dòng biển lạnh?</w:t>
      </w:r>
    </w:p>
    <w:p w14:paraId="0EAFC974" w14:textId="77777777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dòng biển Ca-li-phooc-ni-a.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dòng biển Gơn</w:t>
      </w:r>
      <w:r w:rsidRPr="00A94961">
        <w:rPr>
          <w:color w:val="000000"/>
          <w:kern w:val="2"/>
          <w:lang w:val="vi-VN"/>
        </w:rPr>
        <w:t>-xtrim.</w:t>
      </w:r>
      <w:r w:rsidRPr="00A94961">
        <w:rPr>
          <w:color w:val="000000"/>
          <w:kern w:val="2"/>
        </w:rPr>
        <w:t>.</w:t>
      </w:r>
    </w:p>
    <w:p w14:paraId="3149A034" w14:textId="05B29E0D" w:rsidR="00CE1DAE" w:rsidRPr="00A94961" w:rsidRDefault="00000000" w:rsidP="00F3507A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dòng biển Guy</w:t>
      </w:r>
      <w:r w:rsidRPr="00A94961">
        <w:rPr>
          <w:color w:val="000000"/>
          <w:kern w:val="2"/>
          <w:lang w:val="vi-VN"/>
        </w:rPr>
        <w:t>-</w:t>
      </w:r>
      <w:r w:rsidRPr="00A94961">
        <w:rPr>
          <w:color w:val="000000"/>
          <w:kern w:val="2"/>
        </w:rPr>
        <w:t>a-na.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dòng biển Cư</w:t>
      </w:r>
      <w:r w:rsidRPr="00A94961">
        <w:rPr>
          <w:color w:val="000000"/>
          <w:kern w:val="2"/>
          <w:lang w:val="vi-VN"/>
        </w:rPr>
        <w:t>-rô-si-ô</w:t>
      </w:r>
      <w:r w:rsidRPr="00A94961">
        <w:rPr>
          <w:color w:val="000000"/>
          <w:kern w:val="2"/>
        </w:rPr>
        <w:t>.</w:t>
      </w:r>
    </w:p>
    <w:p w14:paraId="7093B3B8" w14:textId="77777777" w:rsidR="00DC325E" w:rsidRPr="00A94961" w:rsidRDefault="00000000" w:rsidP="00B46CBA">
      <w:pPr>
        <w:pStyle w:val="Vnbnnidung"/>
        <w:tabs>
          <w:tab w:val="left" w:pos="336"/>
        </w:tabs>
        <w:spacing w:before="60" w:line="240" w:lineRule="auto"/>
        <w:ind w:firstLine="0"/>
        <w:rPr>
          <w:rFonts w:hint="default"/>
          <w:kern w:val="2"/>
          <w:sz w:val="24"/>
          <w:szCs w:val="24"/>
          <w:lang w:eastAsia="en-US"/>
        </w:rPr>
      </w:pPr>
      <w:r w:rsidRPr="00A94961">
        <w:rPr>
          <w:rFonts w:hint="default"/>
          <w:b/>
          <w:sz w:val="24"/>
          <w:szCs w:val="24"/>
        </w:rPr>
        <w:t xml:space="preserve">Câu 28. </w:t>
      </w:r>
      <w:r w:rsidRPr="00A94961">
        <w:rPr>
          <w:rFonts w:hint="default"/>
          <w:kern w:val="2"/>
          <w:sz w:val="24"/>
          <w:szCs w:val="24"/>
          <w:lang w:eastAsia="en-US"/>
        </w:rPr>
        <w:t xml:space="preserve">Nguồn nước ngầm </w:t>
      </w:r>
      <w:r w:rsidRPr="00A94961">
        <w:rPr>
          <w:rFonts w:hint="default"/>
          <w:b/>
          <w:bCs/>
          <w:kern w:val="2"/>
          <w:sz w:val="24"/>
          <w:szCs w:val="24"/>
          <w:lang w:eastAsia="en-US"/>
        </w:rPr>
        <w:t>không</w:t>
      </w:r>
      <w:r w:rsidRPr="00A94961">
        <w:rPr>
          <w:rFonts w:hint="default"/>
          <w:kern w:val="2"/>
          <w:sz w:val="24"/>
          <w:szCs w:val="24"/>
          <w:lang w:eastAsia="en-US"/>
        </w:rPr>
        <w:t xml:space="preserve"> phụ thuộc vào</w:t>
      </w:r>
    </w:p>
    <w:p w14:paraId="6D6288F6" w14:textId="77777777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A.</w:t>
      </w:r>
      <w:r w:rsidRPr="00A94961">
        <w:t xml:space="preserve"> </w:t>
      </w:r>
      <w:r w:rsidRPr="00A94961">
        <w:rPr>
          <w:color w:val="000000"/>
          <w:kern w:val="2"/>
        </w:rPr>
        <w:t>sự thấm nước của đất đá.</w:t>
      </w:r>
      <w:r w:rsidRPr="00A94961">
        <w:rPr>
          <w:b/>
        </w:rPr>
        <w:tab/>
        <w:t>B.</w:t>
      </w:r>
      <w:r w:rsidRPr="00A94961">
        <w:t xml:space="preserve"> </w:t>
      </w:r>
      <w:r w:rsidRPr="00A94961">
        <w:rPr>
          <w:color w:val="000000"/>
          <w:kern w:val="2"/>
        </w:rPr>
        <w:t>đặc điểm bề mặt địa hình.</w:t>
      </w:r>
    </w:p>
    <w:p w14:paraId="782D2D97" w14:textId="77777777" w:rsidR="00A77B3E" w:rsidRPr="00A94961" w:rsidRDefault="00000000">
      <w:pPr>
        <w:tabs>
          <w:tab w:val="left" w:pos="280"/>
          <w:tab w:val="left" w:pos="5240"/>
        </w:tabs>
        <w:spacing w:before="60"/>
      </w:pPr>
      <w:r w:rsidRPr="00A94961">
        <w:rPr>
          <w:b/>
        </w:rPr>
        <w:tab/>
        <w:t>C.</w:t>
      </w:r>
      <w:r w:rsidRPr="00A94961">
        <w:t xml:space="preserve"> </w:t>
      </w:r>
      <w:r w:rsidRPr="00A94961">
        <w:rPr>
          <w:color w:val="000000"/>
          <w:kern w:val="2"/>
        </w:rPr>
        <w:t>nguồn cung cấp nước mặt.</w:t>
      </w:r>
      <w:r w:rsidRPr="00A94961">
        <w:rPr>
          <w:b/>
        </w:rPr>
        <w:tab/>
        <w:t>D.</w:t>
      </w:r>
      <w:r w:rsidRPr="00A94961">
        <w:t xml:space="preserve"> </w:t>
      </w:r>
      <w:r w:rsidRPr="00A94961">
        <w:rPr>
          <w:color w:val="000000"/>
          <w:kern w:val="2"/>
        </w:rPr>
        <w:t>khối lượng lớn nước biển.</w:t>
      </w:r>
    </w:p>
    <w:p w14:paraId="6F768657" w14:textId="77777777" w:rsidR="00F3507A" w:rsidRPr="00A94961" w:rsidRDefault="00F3507A" w:rsidP="00F3507A">
      <w:pPr>
        <w:tabs>
          <w:tab w:val="left" w:pos="280"/>
          <w:tab w:val="left" w:pos="5240"/>
        </w:tabs>
        <w:spacing w:before="60" w:line="360" w:lineRule="auto"/>
        <w:rPr>
          <w:b/>
          <w:i/>
          <w:color w:val="000000"/>
          <w:lang w:eastAsia="vi-VN" w:bidi="vi-VN"/>
        </w:rPr>
      </w:pPr>
      <w:r w:rsidRPr="00A94961">
        <w:rPr>
          <w:b/>
          <w:color w:val="000000"/>
          <w:lang w:eastAsia="vi-VN" w:bidi="vi-VN"/>
        </w:rPr>
        <w:t xml:space="preserve">II. Phần tự luận </w:t>
      </w:r>
      <w:r w:rsidRPr="00A94961">
        <w:rPr>
          <w:b/>
          <w:i/>
          <w:color w:val="000000"/>
          <w:lang w:eastAsia="vi-VN" w:bidi="vi-VN"/>
        </w:rPr>
        <w:t>(3,0 điểm)</w:t>
      </w:r>
    </w:p>
    <w:p w14:paraId="310CAB25" w14:textId="77777777" w:rsidR="00F3507A" w:rsidRPr="00A94961" w:rsidRDefault="00F3507A" w:rsidP="00F3507A">
      <w:pPr>
        <w:pStyle w:val="Vnbnnidung"/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A94961">
        <w:rPr>
          <w:rFonts w:hint="default"/>
          <w:b/>
          <w:bCs/>
          <w:sz w:val="24"/>
          <w:szCs w:val="24"/>
        </w:rPr>
        <w:t>Câu</w:t>
      </w:r>
      <w:r w:rsidRPr="00A94961">
        <w:rPr>
          <w:rFonts w:hint="default"/>
          <w:b/>
          <w:bCs/>
          <w:sz w:val="24"/>
          <w:szCs w:val="24"/>
          <w:lang w:val="vi-VN"/>
        </w:rPr>
        <w:t xml:space="preserve"> 1.(2,0 điểm) </w:t>
      </w:r>
      <w:r w:rsidRPr="00A94961">
        <w:rPr>
          <w:rFonts w:hint="default"/>
          <w:sz w:val="24"/>
          <w:szCs w:val="24"/>
        </w:rPr>
        <w:t>Cho</w:t>
      </w:r>
      <w:r w:rsidRPr="00A94961">
        <w:rPr>
          <w:rFonts w:hint="default"/>
          <w:sz w:val="24"/>
          <w:szCs w:val="24"/>
          <w:lang w:val="vi-VN"/>
        </w:rPr>
        <w:t xml:space="preserve"> bảng số liệu:</w:t>
      </w:r>
    </w:p>
    <w:p w14:paraId="4E0E87E0" w14:textId="77777777" w:rsidR="00F3507A" w:rsidRPr="00A94961" w:rsidRDefault="00F3507A" w:rsidP="00F3507A">
      <w:pPr>
        <w:pStyle w:val="Vnbnnidung"/>
        <w:shd w:val="clear" w:color="auto" w:fill="FFFFFF"/>
        <w:spacing w:line="360" w:lineRule="auto"/>
        <w:jc w:val="center"/>
        <w:rPr>
          <w:rFonts w:hint="default"/>
          <w:b/>
          <w:bCs/>
          <w:sz w:val="24"/>
          <w:szCs w:val="24"/>
          <w:lang w:val="vi-VN"/>
        </w:rPr>
      </w:pPr>
      <w:r w:rsidRPr="00A94961">
        <w:rPr>
          <w:rFonts w:hint="default"/>
          <w:b/>
          <w:bCs/>
          <w:sz w:val="24"/>
          <w:szCs w:val="24"/>
          <w:lang w:val="vi-VN"/>
        </w:rPr>
        <w:t>Lưu lượng dòng chảy tháng trung bình nhiều năm tại</w:t>
      </w:r>
    </w:p>
    <w:p w14:paraId="1E7F899F" w14:textId="77777777" w:rsidR="00F3507A" w:rsidRPr="00A94961" w:rsidRDefault="00F3507A" w:rsidP="00F3507A">
      <w:pPr>
        <w:pStyle w:val="Vnbnnidung"/>
        <w:shd w:val="clear" w:color="auto" w:fill="FFFFFF"/>
        <w:spacing w:line="360" w:lineRule="auto"/>
        <w:jc w:val="center"/>
        <w:rPr>
          <w:rFonts w:hint="default"/>
          <w:b/>
          <w:bCs/>
          <w:sz w:val="24"/>
          <w:szCs w:val="24"/>
          <w:lang w:val="vi-VN"/>
        </w:rPr>
      </w:pPr>
      <w:r w:rsidRPr="00A94961">
        <w:rPr>
          <w:rFonts w:hint="default"/>
          <w:b/>
          <w:bCs/>
          <w:sz w:val="24"/>
          <w:szCs w:val="24"/>
          <w:lang w:val="vi-VN"/>
        </w:rPr>
        <w:t xml:space="preserve"> trạm thủy văn Tà Lài trên sông Đồng Nai ở nước ta (đơn vị:m</w:t>
      </w:r>
      <w:r w:rsidRPr="00A94961">
        <w:rPr>
          <w:rFonts w:hint="default"/>
          <w:b/>
          <w:bCs/>
          <w:sz w:val="24"/>
          <w:szCs w:val="24"/>
          <w:vertAlign w:val="superscript"/>
          <w:lang w:val="vi-VN"/>
        </w:rPr>
        <w:t xml:space="preserve"> 3</w:t>
      </w:r>
      <w:r w:rsidRPr="00A94961">
        <w:rPr>
          <w:rFonts w:hint="default"/>
          <w:b/>
          <w:bCs/>
          <w:sz w:val="24"/>
          <w:szCs w:val="24"/>
          <w:lang w:val="vi-VN"/>
        </w:rPr>
        <w:t>/s)</w:t>
      </w:r>
    </w:p>
    <w:tbl>
      <w:tblPr>
        <w:tblW w:w="101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9"/>
        <w:gridCol w:w="514"/>
        <w:gridCol w:w="732"/>
        <w:gridCol w:w="732"/>
        <w:gridCol w:w="732"/>
        <w:gridCol w:w="756"/>
        <w:gridCol w:w="756"/>
        <w:gridCol w:w="756"/>
        <w:gridCol w:w="756"/>
        <w:gridCol w:w="756"/>
        <w:gridCol w:w="757"/>
        <w:gridCol w:w="757"/>
        <w:gridCol w:w="757"/>
      </w:tblGrid>
      <w:tr w:rsidR="00B24506" w:rsidRPr="00A94961" w14:paraId="5395B4AE" w14:textId="77777777">
        <w:trPr>
          <w:trHeight w:val="40"/>
          <w:jc w:val="center"/>
        </w:trPr>
        <w:tc>
          <w:tcPr>
            <w:tcW w:w="1339" w:type="dxa"/>
            <w:shd w:val="clear" w:color="auto" w:fill="auto"/>
          </w:tcPr>
          <w:p w14:paraId="1DCF6C29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Tháng</w:t>
            </w:r>
          </w:p>
        </w:tc>
        <w:tc>
          <w:tcPr>
            <w:tcW w:w="514" w:type="dxa"/>
            <w:shd w:val="clear" w:color="auto" w:fill="auto"/>
          </w:tcPr>
          <w:p w14:paraId="39751ABD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732" w:type="dxa"/>
            <w:shd w:val="clear" w:color="auto" w:fill="auto"/>
          </w:tcPr>
          <w:p w14:paraId="5C8FA730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732" w:type="dxa"/>
            <w:shd w:val="clear" w:color="auto" w:fill="auto"/>
          </w:tcPr>
          <w:p w14:paraId="0E0DD72C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3</w:t>
            </w:r>
          </w:p>
        </w:tc>
        <w:tc>
          <w:tcPr>
            <w:tcW w:w="732" w:type="dxa"/>
            <w:shd w:val="clear" w:color="auto" w:fill="auto"/>
          </w:tcPr>
          <w:p w14:paraId="44047AB1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4</w:t>
            </w:r>
          </w:p>
        </w:tc>
        <w:tc>
          <w:tcPr>
            <w:tcW w:w="756" w:type="dxa"/>
            <w:shd w:val="clear" w:color="auto" w:fill="auto"/>
          </w:tcPr>
          <w:p w14:paraId="7AE3AB9E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5</w:t>
            </w:r>
          </w:p>
        </w:tc>
        <w:tc>
          <w:tcPr>
            <w:tcW w:w="756" w:type="dxa"/>
            <w:shd w:val="clear" w:color="auto" w:fill="auto"/>
          </w:tcPr>
          <w:p w14:paraId="0B3BCC01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6</w:t>
            </w:r>
          </w:p>
        </w:tc>
        <w:tc>
          <w:tcPr>
            <w:tcW w:w="756" w:type="dxa"/>
            <w:shd w:val="clear" w:color="auto" w:fill="auto"/>
          </w:tcPr>
          <w:p w14:paraId="100E02BB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7</w:t>
            </w:r>
          </w:p>
        </w:tc>
        <w:tc>
          <w:tcPr>
            <w:tcW w:w="756" w:type="dxa"/>
            <w:shd w:val="clear" w:color="auto" w:fill="auto"/>
          </w:tcPr>
          <w:p w14:paraId="048B748A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8</w:t>
            </w:r>
          </w:p>
        </w:tc>
        <w:tc>
          <w:tcPr>
            <w:tcW w:w="756" w:type="dxa"/>
            <w:shd w:val="clear" w:color="auto" w:fill="auto"/>
          </w:tcPr>
          <w:p w14:paraId="750272E0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9</w:t>
            </w:r>
          </w:p>
        </w:tc>
        <w:tc>
          <w:tcPr>
            <w:tcW w:w="757" w:type="dxa"/>
            <w:shd w:val="clear" w:color="auto" w:fill="auto"/>
          </w:tcPr>
          <w:p w14:paraId="79FDE3AC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10</w:t>
            </w:r>
          </w:p>
        </w:tc>
        <w:tc>
          <w:tcPr>
            <w:tcW w:w="757" w:type="dxa"/>
            <w:shd w:val="clear" w:color="auto" w:fill="auto"/>
          </w:tcPr>
          <w:p w14:paraId="1C1437B2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11</w:t>
            </w:r>
          </w:p>
        </w:tc>
        <w:tc>
          <w:tcPr>
            <w:tcW w:w="757" w:type="dxa"/>
            <w:shd w:val="clear" w:color="auto" w:fill="auto"/>
          </w:tcPr>
          <w:p w14:paraId="4EA96508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b/>
                <w:bCs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b/>
                <w:bCs/>
                <w:sz w:val="24"/>
                <w:szCs w:val="24"/>
                <w:lang w:val="vi-VN"/>
              </w:rPr>
              <w:t>12</w:t>
            </w:r>
          </w:p>
        </w:tc>
      </w:tr>
      <w:tr w:rsidR="00B24506" w:rsidRPr="00A94961" w14:paraId="49B8144D" w14:textId="77777777">
        <w:trPr>
          <w:trHeight w:val="163"/>
          <w:jc w:val="center"/>
        </w:trPr>
        <w:tc>
          <w:tcPr>
            <w:tcW w:w="1339" w:type="dxa"/>
            <w:shd w:val="clear" w:color="auto" w:fill="auto"/>
          </w:tcPr>
          <w:p w14:paraId="314149B5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Lưu lượng dòng chảy</w:t>
            </w:r>
          </w:p>
        </w:tc>
        <w:tc>
          <w:tcPr>
            <w:tcW w:w="514" w:type="dxa"/>
            <w:shd w:val="clear" w:color="auto" w:fill="auto"/>
          </w:tcPr>
          <w:p w14:paraId="30B57E12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96</w:t>
            </w:r>
          </w:p>
        </w:tc>
        <w:tc>
          <w:tcPr>
            <w:tcW w:w="732" w:type="dxa"/>
            <w:shd w:val="clear" w:color="auto" w:fill="auto"/>
          </w:tcPr>
          <w:p w14:paraId="3DB23FCC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59</w:t>
            </w:r>
          </w:p>
        </w:tc>
        <w:tc>
          <w:tcPr>
            <w:tcW w:w="732" w:type="dxa"/>
            <w:shd w:val="clear" w:color="auto" w:fill="auto"/>
          </w:tcPr>
          <w:p w14:paraId="7A4644FB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48</w:t>
            </w:r>
          </w:p>
        </w:tc>
        <w:tc>
          <w:tcPr>
            <w:tcW w:w="732" w:type="dxa"/>
            <w:shd w:val="clear" w:color="auto" w:fill="auto"/>
          </w:tcPr>
          <w:p w14:paraId="74D14326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71</w:t>
            </w:r>
          </w:p>
        </w:tc>
        <w:tc>
          <w:tcPr>
            <w:tcW w:w="756" w:type="dxa"/>
            <w:shd w:val="clear" w:color="auto" w:fill="auto"/>
          </w:tcPr>
          <w:p w14:paraId="1B09ED49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136</w:t>
            </w:r>
          </w:p>
        </w:tc>
        <w:tc>
          <w:tcPr>
            <w:tcW w:w="756" w:type="dxa"/>
            <w:shd w:val="clear" w:color="auto" w:fill="auto"/>
          </w:tcPr>
          <w:p w14:paraId="66E0D352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317</w:t>
            </w:r>
          </w:p>
        </w:tc>
        <w:tc>
          <w:tcPr>
            <w:tcW w:w="756" w:type="dxa"/>
            <w:shd w:val="clear" w:color="auto" w:fill="auto"/>
          </w:tcPr>
          <w:p w14:paraId="5A17EDC5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522</w:t>
            </w:r>
          </w:p>
        </w:tc>
        <w:tc>
          <w:tcPr>
            <w:tcW w:w="756" w:type="dxa"/>
            <w:shd w:val="clear" w:color="auto" w:fill="auto"/>
          </w:tcPr>
          <w:p w14:paraId="63097781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826</w:t>
            </w:r>
          </w:p>
        </w:tc>
        <w:tc>
          <w:tcPr>
            <w:tcW w:w="756" w:type="dxa"/>
            <w:shd w:val="clear" w:color="auto" w:fill="auto"/>
          </w:tcPr>
          <w:p w14:paraId="7D3A8100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867</w:t>
            </w:r>
          </w:p>
        </w:tc>
        <w:tc>
          <w:tcPr>
            <w:tcW w:w="757" w:type="dxa"/>
            <w:shd w:val="clear" w:color="auto" w:fill="auto"/>
          </w:tcPr>
          <w:p w14:paraId="4873E7D8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730</w:t>
            </w:r>
          </w:p>
        </w:tc>
        <w:tc>
          <w:tcPr>
            <w:tcW w:w="757" w:type="dxa"/>
            <w:shd w:val="clear" w:color="auto" w:fill="auto"/>
          </w:tcPr>
          <w:p w14:paraId="21921346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395</w:t>
            </w:r>
          </w:p>
        </w:tc>
        <w:tc>
          <w:tcPr>
            <w:tcW w:w="757" w:type="dxa"/>
            <w:shd w:val="clear" w:color="auto" w:fill="auto"/>
          </w:tcPr>
          <w:p w14:paraId="7BFA3B0B" w14:textId="77777777" w:rsidR="00F3507A" w:rsidRPr="00A94961" w:rsidRDefault="00F3507A">
            <w:pPr>
              <w:pStyle w:val="Vnbnnidung"/>
              <w:spacing w:line="360" w:lineRule="auto"/>
              <w:ind w:firstLine="0"/>
              <w:jc w:val="center"/>
              <w:rPr>
                <w:rFonts w:hint="default"/>
                <w:sz w:val="24"/>
                <w:szCs w:val="24"/>
                <w:lang w:val="vi-VN"/>
              </w:rPr>
            </w:pPr>
            <w:r w:rsidRPr="00A94961">
              <w:rPr>
                <w:rFonts w:hint="default"/>
                <w:sz w:val="24"/>
                <w:szCs w:val="24"/>
                <w:lang w:val="vi-VN"/>
              </w:rPr>
              <w:t>200</w:t>
            </w:r>
          </w:p>
        </w:tc>
      </w:tr>
    </w:tbl>
    <w:p w14:paraId="43C6C219" w14:textId="77777777" w:rsidR="00F3507A" w:rsidRPr="00A94961" w:rsidRDefault="00F3507A" w:rsidP="00F3507A">
      <w:pPr>
        <w:pStyle w:val="Vnbnnidung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A94961">
        <w:rPr>
          <w:rFonts w:hint="default"/>
          <w:sz w:val="24"/>
          <w:szCs w:val="24"/>
          <w:lang w:val="vi-VN"/>
        </w:rPr>
        <w:t>Vẽ biểu đồ hình cột thể hiện lưu lượng dòng chảy tháng trung bình nhiều năm tại trạm thủy văn Tà Lài trên sông Đồng Nai ở nước ta.</w:t>
      </w:r>
    </w:p>
    <w:p w14:paraId="3B11250E" w14:textId="77777777" w:rsidR="00F3507A" w:rsidRPr="00A94961" w:rsidRDefault="00F3507A" w:rsidP="00F3507A">
      <w:pPr>
        <w:pStyle w:val="Vnbnnidung"/>
        <w:numPr>
          <w:ilvl w:val="0"/>
          <w:numId w:val="1"/>
        </w:numPr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A94961">
        <w:rPr>
          <w:rFonts w:hint="default"/>
          <w:sz w:val="24"/>
          <w:szCs w:val="24"/>
          <w:lang w:val="vi-VN"/>
        </w:rPr>
        <w:t>Nhận xét lưu lượng dòng chảy tháng trung bình nhiều năm tại trạm thủy văn Tà Lài trên sông Đồng Nai.</w:t>
      </w:r>
    </w:p>
    <w:p w14:paraId="1BC75A1D" w14:textId="77777777" w:rsidR="00F3507A" w:rsidRPr="00A94961" w:rsidRDefault="00F3507A" w:rsidP="00F3507A">
      <w:pPr>
        <w:pStyle w:val="Vnbnnidung"/>
        <w:shd w:val="clear" w:color="auto" w:fill="FFFFFF"/>
        <w:spacing w:line="360" w:lineRule="auto"/>
        <w:jc w:val="both"/>
        <w:rPr>
          <w:rFonts w:hint="default"/>
          <w:sz w:val="24"/>
          <w:szCs w:val="24"/>
          <w:lang w:val="vi-VN"/>
        </w:rPr>
      </w:pPr>
      <w:r w:rsidRPr="00A94961">
        <w:rPr>
          <w:rFonts w:hint="default"/>
          <w:b/>
          <w:bCs/>
          <w:sz w:val="24"/>
          <w:szCs w:val="24"/>
          <w:lang w:val="vi-VN"/>
        </w:rPr>
        <w:t>Câu 2.(1,0 điểm)</w:t>
      </w:r>
      <w:r w:rsidRPr="00A94961">
        <w:rPr>
          <w:rFonts w:hint="default"/>
          <w:sz w:val="24"/>
          <w:szCs w:val="24"/>
          <w:lang w:val="vi-VN"/>
        </w:rPr>
        <w:t xml:space="preserve"> Hãy trình bày vai trò của biển và đại dương đối với sự phát triển kinh tế - xã hội?</w:t>
      </w:r>
    </w:p>
    <w:p w14:paraId="07A97972" w14:textId="6C388BE7" w:rsidR="00CE1DAE" w:rsidRPr="00A94961" w:rsidRDefault="00000000" w:rsidP="00A94961">
      <w:pPr>
        <w:spacing w:before="60"/>
        <w:jc w:val="center"/>
        <w:rPr>
          <w:b/>
          <w:i/>
        </w:rPr>
      </w:pPr>
      <w:r w:rsidRPr="00A94961">
        <w:rPr>
          <w:b/>
          <w:i/>
        </w:rPr>
        <w:t>------ HẾT ------</w:t>
      </w:r>
    </w:p>
    <w:sectPr w:rsidR="00CE1DAE" w:rsidRPr="00A94961" w:rsidSect="00A94961">
      <w:footerReference w:type="default" r:id="rId8"/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ED0A1" w14:textId="77777777" w:rsidR="00A67704" w:rsidRDefault="00A67704">
      <w:r>
        <w:separator/>
      </w:r>
    </w:p>
  </w:endnote>
  <w:endnote w:type="continuationSeparator" w:id="0">
    <w:p w14:paraId="74A1E151" w14:textId="77777777" w:rsidR="00A67704" w:rsidRDefault="00A67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1C432" w14:textId="77777777" w:rsidR="00610CF2" w:rsidRDefault="00000000">
    <w:pPr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3</w:t>
    </w:r>
    <w:r>
      <w:rPr>
        <w:color w:val="000000"/>
      </w:rPr>
      <w:fldChar w:fldCharType="end"/>
    </w:r>
    <w:r>
      <w:rPr>
        <w:color w:val="000000"/>
      </w:rPr>
      <w:t xml:space="preserve"> - Mã đề 925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56EB81" w14:textId="77777777" w:rsidR="00A67704" w:rsidRDefault="00A67704">
      <w:r>
        <w:separator/>
      </w:r>
    </w:p>
  </w:footnote>
  <w:footnote w:type="continuationSeparator" w:id="0">
    <w:p w14:paraId="410336C2" w14:textId="77777777" w:rsidR="00A67704" w:rsidRDefault="00A67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75881"/>
    <w:multiLevelType w:val="hybridMultilevel"/>
    <w:tmpl w:val="944E18F8"/>
    <w:lvl w:ilvl="0" w:tplc="C92C2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980427"/>
    <w:multiLevelType w:val="hybridMultilevel"/>
    <w:tmpl w:val="4B62561C"/>
    <w:lvl w:ilvl="0" w:tplc="4356A592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644625D3"/>
    <w:multiLevelType w:val="hybridMultilevel"/>
    <w:tmpl w:val="DDA81560"/>
    <w:lvl w:ilvl="0" w:tplc="CB6EF6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899442">
    <w:abstractNumId w:val="1"/>
  </w:num>
  <w:num w:numId="2" w16cid:durableId="479272130">
    <w:abstractNumId w:val="0"/>
  </w:num>
  <w:num w:numId="3" w16cid:durableId="21152058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10CF2"/>
    <w:rsid w:val="00073C73"/>
    <w:rsid w:val="00114994"/>
    <w:rsid w:val="001B3A1D"/>
    <w:rsid w:val="0029083B"/>
    <w:rsid w:val="00362ED0"/>
    <w:rsid w:val="0056322D"/>
    <w:rsid w:val="00610CF2"/>
    <w:rsid w:val="0071564A"/>
    <w:rsid w:val="007E6588"/>
    <w:rsid w:val="007F15F8"/>
    <w:rsid w:val="00826922"/>
    <w:rsid w:val="00A67704"/>
    <w:rsid w:val="00A94961"/>
    <w:rsid w:val="00B24506"/>
    <w:rsid w:val="00C86CCB"/>
    <w:rsid w:val="00E56D3A"/>
    <w:rsid w:val="00E92DD6"/>
    <w:rsid w:val="00F3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3FF4D841"/>
  <w15:docId w15:val="{FF124FA6-FB9D-4315-8774-FEAB9802C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Binhthng">
    <w:name w:val="Normal"/>
    <w:qFormat/>
    <w:rsid w:val="00DC56CC"/>
    <w:rPr>
      <w:sz w:val="24"/>
      <w:szCs w:val="24"/>
    </w:rPr>
  </w:style>
  <w:style w:type="paragraph" w:styleId="u2">
    <w:name w:val="heading 2"/>
    <w:basedOn w:val="Binhthng"/>
    <w:next w:val="Binhthng"/>
    <w:link w:val="u2Char"/>
    <w:unhideWhenUsed/>
    <w:qFormat/>
    <w:rsid w:val="004A32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uiPriority w:val="3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Binhthng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Siuktni">
    <w:name w:val="Hyperlink"/>
    <w:uiPriority w:val="99"/>
    <w:rsid w:val="00AD2BFB"/>
    <w:rPr>
      <w:rFonts w:cs="Times New Roman"/>
      <w:color w:val="0000FF"/>
      <w:u w:val="single"/>
    </w:rPr>
  </w:style>
  <w:style w:type="paragraph" w:styleId="utrang">
    <w:name w:val="header"/>
    <w:basedOn w:val="Binhthng"/>
    <w:link w:val="utrangChar"/>
    <w:rsid w:val="006152D6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link w:val="utrang"/>
    <w:rsid w:val="006152D6"/>
    <w:rPr>
      <w:sz w:val="24"/>
      <w:szCs w:val="24"/>
    </w:rPr>
  </w:style>
  <w:style w:type="paragraph" w:styleId="Chntrang">
    <w:name w:val="footer"/>
    <w:basedOn w:val="Binhthng"/>
    <w:link w:val="Chntrang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link w:val="Chntrang"/>
    <w:uiPriority w:val="99"/>
    <w:rsid w:val="006152D6"/>
    <w:rPr>
      <w:sz w:val="24"/>
      <w:szCs w:val="24"/>
    </w:rPr>
  </w:style>
  <w:style w:type="character" w:customStyle="1" w:styleId="u2Char">
    <w:name w:val="Đầu đề 2 Char"/>
    <w:link w:val="u2"/>
    <w:rsid w:val="004A32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Vnbnnidung">
    <w:name w:val="Văn bản nội dung"/>
    <w:basedOn w:val="Normal0"/>
    <w:link w:val="Vnbnnidung0"/>
    <w:rsid w:val="00906DBE"/>
    <w:pPr>
      <w:spacing w:line="310" w:lineRule="auto"/>
      <w:ind w:firstLine="60"/>
    </w:pPr>
    <w:rPr>
      <w:rFonts w:hint="cs"/>
      <w:sz w:val="19"/>
      <w:szCs w:val="19"/>
    </w:rPr>
  </w:style>
  <w:style w:type="paragraph" w:customStyle="1" w:styleId="Normal0">
    <w:name w:val="Normal_0"/>
    <w:qFormat/>
    <w:pPr>
      <w:widowControl w:val="0"/>
    </w:pPr>
    <w:rPr>
      <w:lang w:eastAsia="ja-JP"/>
    </w:rPr>
  </w:style>
  <w:style w:type="character" w:customStyle="1" w:styleId="Vnbnnidung0">
    <w:name w:val="Văn bản nội dung_"/>
    <w:link w:val="Vnbnnidung"/>
    <w:rsid w:val="00906DBE"/>
    <w:rPr>
      <w:rFonts w:ascii="Times New Roman" w:hAnsi="Times New Roman" w:cs="Times New Roman" w:hint="cs"/>
      <w:sz w:val="19"/>
      <w:szCs w:val="19"/>
      <w:rtl w:val="0"/>
    </w:rPr>
  </w:style>
  <w:style w:type="paragraph" w:customStyle="1" w:styleId="Vnbnnidung2">
    <w:name w:val="Văn bản nội dung (2)"/>
    <w:basedOn w:val="Normal0"/>
    <w:link w:val="Vnbnnidung20"/>
    <w:rsid w:val="00550D3D"/>
    <w:pPr>
      <w:spacing w:line="269" w:lineRule="auto"/>
      <w:ind w:firstLine="440"/>
    </w:pPr>
    <w:rPr>
      <w:rFonts w:hint="cs"/>
    </w:rPr>
  </w:style>
  <w:style w:type="character" w:customStyle="1" w:styleId="Vnbnnidung20">
    <w:name w:val="Văn bản nội dung (2)_"/>
    <w:link w:val="Vnbnnidung2"/>
    <w:rsid w:val="00550D3D"/>
    <w:rPr>
      <w:rFonts w:ascii="Times New Roman" w:hAnsi="Times New Roman" w:cs="Times New Roman" w:hint="cs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U\Desktop\aa\template1.dot" TargetMode="Externa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F90A94-DDDA-4130-AF65-7F9910660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template1</Template>
  <TotalTime>16</TotalTime>
  <Pages>2</Pages>
  <Words>774</Words>
  <Characters>4413</Characters>
  <Application>Microsoft Office Word</Application>
  <DocSecurity>0</DocSecurity>
  <Lines>36</Lines>
  <Paragraphs>10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Nguyễn Thị Lan Anh</cp:lastModifiedBy>
  <cp:revision>36</cp:revision>
  <cp:lastPrinted>2023-12-24T12:49:00Z</cp:lastPrinted>
  <dcterms:created xsi:type="dcterms:W3CDTF">2016-09-26T10:48:00Z</dcterms:created>
  <dcterms:modified xsi:type="dcterms:W3CDTF">2023-12-24T12:51:00Z</dcterms:modified>
</cp:coreProperties>
</file>